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640" w:rsidRDefault="000E3640" w:rsidP="00EA3CF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Додаток </w:t>
      </w:r>
    </w:p>
    <w:p w:rsidR="000E3640" w:rsidRDefault="000E3640" w:rsidP="00EA3CF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до рішення міської ради </w:t>
      </w:r>
    </w:p>
    <w:p w:rsidR="000E3640" w:rsidRPr="0027655A" w:rsidRDefault="000E3640" w:rsidP="00EA3CF2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від 08 серпня 2014 року                                                                                                                       </w:t>
      </w:r>
      <w:r w:rsidRPr="0027655A">
        <w:rPr>
          <w:b/>
          <w:sz w:val="28"/>
          <w:szCs w:val="28"/>
        </w:rPr>
        <w:t xml:space="preserve">                                                 </w:t>
      </w:r>
    </w:p>
    <w:p w:rsidR="000E3640" w:rsidRPr="00D214A9" w:rsidRDefault="000E3640" w:rsidP="00D3339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:rsidR="000E3640" w:rsidRPr="00087A56" w:rsidRDefault="000E3640" w:rsidP="006F0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Міська ц</w:t>
      </w:r>
      <w:r w:rsidRPr="00087A56">
        <w:rPr>
          <w:b/>
          <w:sz w:val="28"/>
          <w:szCs w:val="28"/>
        </w:rPr>
        <w:t xml:space="preserve">ільова соціальна програма </w:t>
      </w:r>
      <w:r w:rsidRPr="00087A56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        </w:t>
      </w:r>
      <w:r w:rsidRPr="00087A56">
        <w:rPr>
          <w:b/>
          <w:sz w:val="28"/>
          <w:szCs w:val="28"/>
        </w:rPr>
        <w:t>протидії ВІЛ-інфекції/СНІДу на 2014-2018 роки</w:t>
      </w:r>
      <w:r>
        <w:rPr>
          <w:b/>
          <w:sz w:val="28"/>
          <w:szCs w:val="28"/>
        </w:rPr>
        <w:t xml:space="preserve">  по місту Лубни</w:t>
      </w:r>
    </w:p>
    <w:p w:rsidR="000E3640" w:rsidRPr="00D214A9" w:rsidRDefault="000E3640" w:rsidP="006F0601">
      <w:pPr>
        <w:jc w:val="center"/>
        <w:rPr>
          <w:sz w:val="28"/>
          <w:szCs w:val="28"/>
        </w:rPr>
      </w:pPr>
    </w:p>
    <w:p w:rsidR="000E3640" w:rsidRPr="00301FDD" w:rsidRDefault="000E3640" w:rsidP="003A6D43">
      <w:pPr>
        <w:jc w:val="center"/>
        <w:rPr>
          <w:b/>
          <w:sz w:val="28"/>
          <w:szCs w:val="28"/>
        </w:rPr>
      </w:pPr>
      <w:r w:rsidRPr="00301FDD">
        <w:rPr>
          <w:b/>
          <w:sz w:val="28"/>
          <w:szCs w:val="28"/>
        </w:rPr>
        <w:t>ЗАГАЛЬНА  ХАРАКТЕРИСТИКА ПРОГРАМИ</w:t>
      </w:r>
    </w:p>
    <w:p w:rsidR="000E3640" w:rsidRPr="00D214A9" w:rsidRDefault="000E3640" w:rsidP="003A6D43">
      <w:pPr>
        <w:jc w:val="center"/>
        <w:rPr>
          <w:sz w:val="28"/>
          <w:szCs w:val="28"/>
        </w:rPr>
      </w:pPr>
    </w:p>
    <w:p w:rsidR="000E3640" w:rsidRDefault="000E3640" w:rsidP="003A6D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Програма розроблена на підставі рішення Координаційної ради з питань протидії туберкульозу, ВІЛ-інфекції/СНІДу та боротьби з наркоманією при  виконавчому комітеті Лубенської міської ради від 18.06.2014 року. </w:t>
      </w:r>
    </w:p>
    <w:p w:rsidR="000E3640" w:rsidRDefault="000E3640" w:rsidP="003A6D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Розробником Програми є Управління охорони здоров'я  виконавчого комітету Лубенської міської ради . </w:t>
      </w:r>
    </w:p>
    <w:p w:rsidR="000E3640" w:rsidRDefault="000E3640" w:rsidP="003A6D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Співрозробники</w:t>
      </w:r>
      <w:r w:rsidRPr="005352A0">
        <w:rPr>
          <w:sz w:val="28"/>
          <w:szCs w:val="28"/>
        </w:rPr>
        <w:t>:</w:t>
      </w:r>
      <w:r>
        <w:rPr>
          <w:sz w:val="28"/>
          <w:szCs w:val="28"/>
        </w:rPr>
        <w:t xml:space="preserve"> фінансове управління виконавчого комітету Лубенської міської ради, Лубенський міський центр соціальних служб для сім</w:t>
      </w:r>
      <w:r w:rsidRPr="00087FFD">
        <w:rPr>
          <w:sz w:val="28"/>
          <w:szCs w:val="28"/>
        </w:rPr>
        <w:t>’</w:t>
      </w:r>
      <w:r>
        <w:rPr>
          <w:sz w:val="28"/>
          <w:szCs w:val="28"/>
        </w:rPr>
        <w:t xml:space="preserve">ї, дітей та молоді виконавчого комітету Лубенської міської ради, ЛОНД, ЛОПТД, ЛОШВД, Лубенське міжрайонне управління Держсанепідслужби, б/о «Твій світ», б/а «Світло надії». </w:t>
      </w:r>
    </w:p>
    <w:p w:rsidR="000E3640" w:rsidRDefault="000E3640" w:rsidP="003A6D43">
      <w:pPr>
        <w:jc w:val="both"/>
        <w:rPr>
          <w:sz w:val="28"/>
          <w:szCs w:val="28"/>
        </w:rPr>
      </w:pPr>
    </w:p>
    <w:p w:rsidR="000E3640" w:rsidRDefault="000E3640" w:rsidP="003A6D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Відповідальний виконавець: Управління охорони здоров'я виконавчого комітету Лубенської міської ради .</w:t>
      </w:r>
    </w:p>
    <w:p w:rsidR="000E3640" w:rsidRPr="00087FFD" w:rsidRDefault="000E3640" w:rsidP="003A6D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Виконавці програми: комунальна Лубенська ЦМЛ, комунальний Лубенський Центр ПМСД, управління освіти виконавчого комітету Лубенської міської ради, управління праці та соціального захисту населення виконавчого комітету Лубенської міської ради; фінансове управління виконавчого комітету Лубенської міської ради; Лубенський міський центр соціальних служб для сім</w:t>
      </w:r>
      <w:r w:rsidRPr="00087FFD">
        <w:rPr>
          <w:sz w:val="28"/>
          <w:szCs w:val="28"/>
        </w:rPr>
        <w:t>’</w:t>
      </w:r>
      <w:r>
        <w:rPr>
          <w:sz w:val="28"/>
          <w:szCs w:val="28"/>
        </w:rPr>
        <w:t>ї, дітей та молоді; відділ сім</w:t>
      </w:r>
      <w:r w:rsidRPr="00087FFD">
        <w:rPr>
          <w:sz w:val="28"/>
          <w:szCs w:val="28"/>
        </w:rPr>
        <w:t>’</w:t>
      </w:r>
      <w:r>
        <w:rPr>
          <w:sz w:val="28"/>
          <w:szCs w:val="28"/>
        </w:rPr>
        <w:t xml:space="preserve">ї,  молоді  та спорту виконавчого комітету Лубенської міської ради;  ЛОНД; ЛОПТД; ЛОШВД; Лубенський МРВ УМВС в Полтавській області; б/а «Світло надії»; б/о «Твій світ»; директори середніх спеціальних навчальних закладів; Товариство «Червоного хреста». </w:t>
      </w:r>
      <w:r w:rsidRPr="00087F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0E3640" w:rsidRDefault="000E3640" w:rsidP="003A6D43">
      <w:pPr>
        <w:jc w:val="both"/>
        <w:rPr>
          <w:sz w:val="28"/>
          <w:szCs w:val="28"/>
        </w:rPr>
      </w:pPr>
    </w:p>
    <w:p w:rsidR="000E3640" w:rsidRDefault="000E3640" w:rsidP="004B08CD">
      <w:pPr>
        <w:rPr>
          <w:b/>
          <w:sz w:val="28"/>
          <w:szCs w:val="28"/>
        </w:rPr>
      </w:pPr>
    </w:p>
    <w:p w:rsidR="000E3640" w:rsidRPr="008653CB" w:rsidRDefault="000E3640" w:rsidP="00905C98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Pr="008653CB">
        <w:rPr>
          <w:b/>
          <w:sz w:val="28"/>
          <w:szCs w:val="28"/>
        </w:rPr>
        <w:t xml:space="preserve"> </w:t>
      </w:r>
    </w:p>
    <w:p w:rsidR="000E3640" w:rsidRDefault="000E3640" w:rsidP="00675FF3">
      <w:pPr>
        <w:ind w:firstLine="708"/>
        <w:jc w:val="center"/>
        <w:rPr>
          <w:b/>
          <w:sz w:val="28"/>
          <w:szCs w:val="28"/>
        </w:rPr>
      </w:pPr>
      <w:r w:rsidRPr="008653CB">
        <w:rPr>
          <w:b/>
          <w:sz w:val="28"/>
          <w:szCs w:val="28"/>
        </w:rPr>
        <w:t>ПАСПОРТ</w:t>
      </w:r>
      <w:r w:rsidRPr="00675FF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8653CB">
        <w:rPr>
          <w:b/>
          <w:sz w:val="28"/>
          <w:szCs w:val="28"/>
        </w:rPr>
        <w:t>ПРОГРАМИ</w:t>
      </w:r>
    </w:p>
    <w:p w:rsidR="000E3640" w:rsidRPr="00D214A9" w:rsidRDefault="000E3640" w:rsidP="00675FF3">
      <w:pPr>
        <w:ind w:firstLine="708"/>
        <w:jc w:val="center"/>
        <w:rPr>
          <w:sz w:val="28"/>
          <w:szCs w:val="28"/>
        </w:rPr>
      </w:pPr>
    </w:p>
    <w:p w:rsidR="000E3640" w:rsidRPr="0085765C" w:rsidRDefault="000E3640" w:rsidP="0085765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Міська </w:t>
      </w:r>
      <w:r w:rsidRPr="0085765C">
        <w:rPr>
          <w:sz w:val="28"/>
          <w:szCs w:val="28"/>
        </w:rPr>
        <w:t xml:space="preserve">  цільова соціальна програма </w:t>
      </w:r>
      <w:r w:rsidRPr="0085765C">
        <w:rPr>
          <w:sz w:val="28"/>
          <w:szCs w:val="28"/>
        </w:rPr>
        <w:br/>
        <w:t>протидії ВІЛ-інфекції/СНІДу на 2014-2018 роки</w:t>
      </w:r>
    </w:p>
    <w:p w:rsidR="000E3640" w:rsidRDefault="000E3640" w:rsidP="003A6D43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636"/>
        <w:gridCol w:w="3539"/>
        <w:gridCol w:w="700"/>
        <w:gridCol w:w="4695"/>
      </w:tblGrid>
      <w:tr w:rsidR="000E3640" w:rsidRPr="00E02B85" w:rsidTr="00E02B85">
        <w:tc>
          <w:tcPr>
            <w:tcW w:w="468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>1</w:t>
            </w:r>
          </w:p>
        </w:tc>
        <w:tc>
          <w:tcPr>
            <w:tcW w:w="3600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>Ініціатори розробки програми</w:t>
            </w:r>
          </w:p>
        </w:tc>
        <w:tc>
          <w:tcPr>
            <w:tcW w:w="720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2" w:type="dxa"/>
          </w:tcPr>
          <w:p w:rsidR="000E3640" w:rsidRDefault="000E3640" w:rsidP="004B08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 охорони здоров'я виконавчого комітету Лубенської міської ради .</w:t>
            </w:r>
          </w:p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</w:p>
        </w:tc>
      </w:tr>
      <w:tr w:rsidR="000E3640" w:rsidRPr="00E02B85" w:rsidTr="00E02B85">
        <w:trPr>
          <w:trHeight w:val="1953"/>
        </w:trPr>
        <w:tc>
          <w:tcPr>
            <w:tcW w:w="468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>2</w:t>
            </w:r>
          </w:p>
        </w:tc>
        <w:tc>
          <w:tcPr>
            <w:tcW w:w="3600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 xml:space="preserve">Дата номер і назва розпорядчого документа органу виконавчої влади про розробку програми </w:t>
            </w:r>
          </w:p>
        </w:tc>
        <w:tc>
          <w:tcPr>
            <w:tcW w:w="720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2" w:type="dxa"/>
          </w:tcPr>
          <w:p w:rsidR="000E3640" w:rsidRPr="00E02B85" w:rsidRDefault="000E3640" w:rsidP="004B08CD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 xml:space="preserve">Рішення Координаційної ради з питань протидії туберкульозу, ВІЛ-інфекції/СНІДу та боротьби з наркоманією при </w:t>
            </w:r>
            <w:r>
              <w:rPr>
                <w:sz w:val="28"/>
                <w:szCs w:val="28"/>
              </w:rPr>
              <w:t>виконавчому комітеті</w:t>
            </w:r>
            <w:r w:rsidRPr="00E02B85">
              <w:rPr>
                <w:sz w:val="28"/>
                <w:szCs w:val="28"/>
              </w:rPr>
              <w:t xml:space="preserve"> від</w:t>
            </w:r>
            <w:r>
              <w:rPr>
                <w:sz w:val="28"/>
                <w:szCs w:val="28"/>
              </w:rPr>
              <w:t xml:space="preserve"> 18.06.2014 року. </w:t>
            </w:r>
            <w:r w:rsidRPr="00E02B85">
              <w:rPr>
                <w:sz w:val="28"/>
                <w:szCs w:val="28"/>
              </w:rPr>
              <w:t xml:space="preserve"> </w:t>
            </w:r>
          </w:p>
        </w:tc>
      </w:tr>
      <w:tr w:rsidR="000E3640" w:rsidRPr="00E02B85" w:rsidTr="00E02B85">
        <w:tc>
          <w:tcPr>
            <w:tcW w:w="468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>3</w:t>
            </w:r>
          </w:p>
        </w:tc>
        <w:tc>
          <w:tcPr>
            <w:tcW w:w="3600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>Регіональний замовник програми</w:t>
            </w:r>
          </w:p>
        </w:tc>
        <w:tc>
          <w:tcPr>
            <w:tcW w:w="720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2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Лубенська міська рада</w:t>
            </w:r>
          </w:p>
        </w:tc>
      </w:tr>
      <w:tr w:rsidR="000E3640" w:rsidRPr="00E02B85" w:rsidTr="00E02B85">
        <w:tc>
          <w:tcPr>
            <w:tcW w:w="468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>4</w:t>
            </w:r>
          </w:p>
        </w:tc>
        <w:tc>
          <w:tcPr>
            <w:tcW w:w="3600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720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2" w:type="dxa"/>
          </w:tcPr>
          <w:p w:rsidR="000E3640" w:rsidRDefault="000E3640" w:rsidP="004B08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 охорони здоров'я виконавчого комітету Лубенської міської ради .</w:t>
            </w:r>
          </w:p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</w:p>
        </w:tc>
      </w:tr>
      <w:tr w:rsidR="000E3640" w:rsidRPr="00E02B85" w:rsidTr="00E02B85">
        <w:tc>
          <w:tcPr>
            <w:tcW w:w="468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>5</w:t>
            </w:r>
          </w:p>
        </w:tc>
        <w:tc>
          <w:tcPr>
            <w:tcW w:w="3600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>Співрозробники програми</w:t>
            </w:r>
          </w:p>
        </w:tc>
        <w:tc>
          <w:tcPr>
            <w:tcW w:w="720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2" w:type="dxa"/>
          </w:tcPr>
          <w:p w:rsidR="000E3640" w:rsidRDefault="000E3640" w:rsidP="002539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Фінансове управління виконавчого комітету Лубенської міської ради, Лубенський міський Центр соціальних служб для сім</w:t>
            </w:r>
            <w:r w:rsidRPr="00087FFD">
              <w:rPr>
                <w:sz w:val="28"/>
                <w:szCs w:val="28"/>
              </w:rPr>
              <w:t>’</w:t>
            </w:r>
            <w:r>
              <w:rPr>
                <w:sz w:val="28"/>
                <w:szCs w:val="28"/>
              </w:rPr>
              <w:t xml:space="preserve">ї, дітей та молоді виконавчого комітету Лубенської міської ради, ЛОНД, ЛОПТД, ЛОШВД, Лубенське міжрайонне управління Держсанепідслужби, б/о «Твій світ», б/а «Світло надії». </w:t>
            </w:r>
          </w:p>
          <w:p w:rsidR="000E3640" w:rsidRPr="00E02B85" w:rsidRDefault="000E3640" w:rsidP="004B08CD">
            <w:pPr>
              <w:jc w:val="both"/>
              <w:rPr>
                <w:sz w:val="28"/>
                <w:szCs w:val="28"/>
              </w:rPr>
            </w:pPr>
          </w:p>
        </w:tc>
      </w:tr>
      <w:tr w:rsidR="000E3640" w:rsidRPr="00E02B85" w:rsidTr="00E02B85">
        <w:tc>
          <w:tcPr>
            <w:tcW w:w="468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>6</w:t>
            </w:r>
          </w:p>
        </w:tc>
        <w:tc>
          <w:tcPr>
            <w:tcW w:w="3600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720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2" w:type="dxa"/>
          </w:tcPr>
          <w:p w:rsidR="000E3640" w:rsidRDefault="000E3640" w:rsidP="004B08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 охорони здоров'я виконавчого комітету Лубенської міської ради .</w:t>
            </w:r>
          </w:p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</w:p>
        </w:tc>
      </w:tr>
      <w:tr w:rsidR="000E3640" w:rsidRPr="00E02B85" w:rsidTr="00E02B85">
        <w:tc>
          <w:tcPr>
            <w:tcW w:w="468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>7</w:t>
            </w:r>
          </w:p>
        </w:tc>
        <w:tc>
          <w:tcPr>
            <w:tcW w:w="3600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720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2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>2014 – 2018  роки</w:t>
            </w:r>
          </w:p>
        </w:tc>
      </w:tr>
      <w:tr w:rsidR="000E3640" w:rsidRPr="00E02B85" w:rsidTr="00E02B85">
        <w:tc>
          <w:tcPr>
            <w:tcW w:w="468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>7.1.</w:t>
            </w:r>
          </w:p>
        </w:tc>
        <w:tc>
          <w:tcPr>
            <w:tcW w:w="3600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720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2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</w:p>
        </w:tc>
      </w:tr>
      <w:tr w:rsidR="000E3640" w:rsidRPr="00E02B85" w:rsidTr="00E02B85">
        <w:tc>
          <w:tcPr>
            <w:tcW w:w="468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>8</w:t>
            </w:r>
          </w:p>
        </w:tc>
        <w:tc>
          <w:tcPr>
            <w:tcW w:w="3600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>Перелік бюджетів, які беруть участь у виконанні програми</w:t>
            </w:r>
          </w:p>
        </w:tc>
        <w:tc>
          <w:tcPr>
            <w:tcW w:w="720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2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Державний, обласний, міський, інші джерела фінансування, не заборонені законодавством. </w:t>
            </w:r>
          </w:p>
        </w:tc>
      </w:tr>
      <w:tr w:rsidR="000E3640" w:rsidRPr="00E02B85" w:rsidTr="00E02B85">
        <w:tc>
          <w:tcPr>
            <w:tcW w:w="468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>9</w:t>
            </w:r>
          </w:p>
        </w:tc>
        <w:tc>
          <w:tcPr>
            <w:tcW w:w="3600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>Загальний обсяг фінансових ресурсів, необхідних для реалізації програми, усього, у тому числі:</w:t>
            </w:r>
          </w:p>
        </w:tc>
        <w:tc>
          <w:tcPr>
            <w:tcW w:w="720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2" w:type="dxa"/>
          </w:tcPr>
          <w:p w:rsidR="000E3640" w:rsidRPr="00E02B85" w:rsidRDefault="000E3640" w:rsidP="003A6D43">
            <w:pPr>
              <w:rPr>
                <w:snapToGrid w:val="0"/>
                <w:color w:val="000000"/>
                <w:sz w:val="28"/>
                <w:szCs w:val="28"/>
              </w:rPr>
            </w:pPr>
            <w:r w:rsidRPr="00E02B85">
              <w:rPr>
                <w:snapToGrid w:val="0"/>
                <w:color w:val="000000"/>
                <w:sz w:val="28"/>
                <w:szCs w:val="28"/>
              </w:rPr>
              <w:t>тис. грн.</w:t>
            </w:r>
          </w:p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</w:p>
        </w:tc>
      </w:tr>
      <w:tr w:rsidR="000E3640" w:rsidRPr="00E02B85" w:rsidTr="00E02B85">
        <w:tc>
          <w:tcPr>
            <w:tcW w:w="468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 w:rsidRPr="00E02B85">
              <w:rPr>
                <w:sz w:val="28"/>
                <w:szCs w:val="28"/>
              </w:rPr>
              <w:t>9.1.</w:t>
            </w:r>
          </w:p>
        </w:tc>
        <w:tc>
          <w:tcPr>
            <w:tcW w:w="3600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Коштів  міського </w:t>
            </w:r>
            <w:r w:rsidRPr="00E02B85">
              <w:rPr>
                <w:sz w:val="28"/>
                <w:szCs w:val="28"/>
              </w:rPr>
              <w:t xml:space="preserve"> бюджету </w:t>
            </w:r>
          </w:p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</w:p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2" w:type="dxa"/>
          </w:tcPr>
          <w:p w:rsidR="000E3640" w:rsidRPr="00E02B85" w:rsidRDefault="000E3640" w:rsidP="00E02B85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60</w:t>
            </w:r>
            <w:r w:rsidRPr="00E02B85">
              <w:rPr>
                <w:snapToGrid w:val="0"/>
                <w:color w:val="000000"/>
                <w:sz w:val="28"/>
                <w:szCs w:val="28"/>
              </w:rPr>
              <w:t xml:space="preserve"> тис. грн.</w:t>
            </w:r>
          </w:p>
        </w:tc>
      </w:tr>
    </w:tbl>
    <w:p w:rsidR="000E3640" w:rsidRDefault="000E3640" w:rsidP="003A6D43">
      <w:pPr>
        <w:jc w:val="center"/>
        <w:rPr>
          <w:sz w:val="20"/>
          <w:szCs w:val="20"/>
        </w:rPr>
      </w:pPr>
      <w:r>
        <w:rPr>
          <w:sz w:val="28"/>
          <w:szCs w:val="28"/>
        </w:rPr>
        <w:tab/>
      </w:r>
      <w:r w:rsidRPr="00DE55FF">
        <w:t xml:space="preserve">   </w:t>
      </w:r>
      <w:r>
        <w:tab/>
      </w:r>
    </w:p>
    <w:p w:rsidR="000E3640" w:rsidRPr="0085765C" w:rsidRDefault="000E3640" w:rsidP="006F0601">
      <w:pPr>
        <w:rPr>
          <w:color w:val="000000"/>
          <w:sz w:val="28"/>
          <w:szCs w:val="28"/>
          <w:lang w:eastAsia="uk-UA"/>
        </w:rPr>
      </w:pPr>
      <w:r>
        <w:rPr>
          <w:sz w:val="20"/>
          <w:szCs w:val="20"/>
        </w:rPr>
        <w:t xml:space="preserve">                                                              </w:t>
      </w:r>
      <w:r w:rsidRPr="0085765C">
        <w:rPr>
          <w:color w:val="000000"/>
          <w:sz w:val="28"/>
          <w:szCs w:val="28"/>
          <w:lang w:eastAsia="uk-UA"/>
        </w:rPr>
        <w:t>Прогнозні обсяги та джерела фінансування:</w:t>
      </w:r>
    </w:p>
    <w:p w:rsidR="000E3640" w:rsidRPr="006F0601" w:rsidRDefault="000E3640" w:rsidP="003A6D43">
      <w:pPr>
        <w:jc w:val="center"/>
        <w:rPr>
          <w:snapToGrid w:val="0"/>
          <w:color w:val="000000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728"/>
        <w:gridCol w:w="1703"/>
        <w:gridCol w:w="1196"/>
        <w:gridCol w:w="1158"/>
        <w:gridCol w:w="1158"/>
        <w:gridCol w:w="1170"/>
        <w:gridCol w:w="1271"/>
      </w:tblGrid>
      <w:tr w:rsidR="000E3640" w:rsidRPr="00362B2A" w:rsidTr="006F0601">
        <w:trPr>
          <w:trHeight w:val="15"/>
        </w:trPr>
        <w:tc>
          <w:tcPr>
            <w:tcW w:w="1728" w:type="dxa"/>
            <w:vMerge w:val="restart"/>
            <w:shd w:val="clear" w:color="auto" w:fill="FFFFFF"/>
          </w:tcPr>
          <w:p w:rsidR="000E3640" w:rsidRPr="00362B2A" w:rsidRDefault="000E3640" w:rsidP="00F03AE3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6"/>
                <w:szCs w:val="26"/>
                <w:lang w:eastAsia="uk-UA"/>
              </w:rPr>
            </w:pPr>
            <w:r w:rsidRPr="00362B2A">
              <w:rPr>
                <w:b/>
                <w:color w:val="000000"/>
                <w:sz w:val="26"/>
                <w:szCs w:val="26"/>
                <w:lang w:eastAsia="uk-UA"/>
              </w:rPr>
              <w:t>Джерела фінансування</w:t>
            </w:r>
          </w:p>
        </w:tc>
        <w:tc>
          <w:tcPr>
            <w:tcW w:w="1703" w:type="dxa"/>
            <w:vMerge w:val="restart"/>
            <w:shd w:val="clear" w:color="auto" w:fill="FFFFFF"/>
          </w:tcPr>
          <w:p w:rsidR="000E3640" w:rsidRPr="00362B2A" w:rsidRDefault="000E3640" w:rsidP="00F03AE3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6"/>
                <w:szCs w:val="26"/>
                <w:lang w:eastAsia="uk-UA"/>
              </w:rPr>
            </w:pPr>
            <w:r w:rsidRPr="00362B2A">
              <w:rPr>
                <w:b/>
                <w:color w:val="000000"/>
                <w:sz w:val="26"/>
                <w:szCs w:val="26"/>
                <w:lang w:eastAsia="uk-UA"/>
              </w:rPr>
              <w:t>Обсяг фінансування</w:t>
            </w:r>
          </w:p>
        </w:tc>
        <w:tc>
          <w:tcPr>
            <w:tcW w:w="5953" w:type="dxa"/>
            <w:gridSpan w:val="5"/>
            <w:shd w:val="clear" w:color="auto" w:fill="FFFFFF"/>
          </w:tcPr>
          <w:p w:rsidR="000E3640" w:rsidRPr="00362B2A" w:rsidRDefault="000E3640" w:rsidP="00F03AE3">
            <w:pPr>
              <w:spacing w:before="100" w:beforeAutospacing="1" w:after="100" w:afterAutospacing="1" w:line="15" w:lineRule="atLeast"/>
              <w:jc w:val="center"/>
              <w:rPr>
                <w:b/>
                <w:color w:val="000000"/>
                <w:sz w:val="26"/>
                <w:szCs w:val="26"/>
                <w:lang w:eastAsia="uk-UA"/>
              </w:rPr>
            </w:pPr>
            <w:r w:rsidRPr="00362B2A">
              <w:rPr>
                <w:b/>
                <w:color w:val="000000"/>
                <w:sz w:val="26"/>
                <w:szCs w:val="26"/>
                <w:lang w:eastAsia="uk-UA"/>
              </w:rPr>
              <w:t>У тому числі за роками (тис. гривень)</w:t>
            </w:r>
          </w:p>
        </w:tc>
      </w:tr>
      <w:tr w:rsidR="000E3640" w:rsidRPr="00362B2A" w:rsidTr="006F0601">
        <w:trPr>
          <w:trHeight w:val="15"/>
        </w:trPr>
        <w:tc>
          <w:tcPr>
            <w:tcW w:w="0" w:type="auto"/>
            <w:vMerge/>
            <w:vAlign w:val="center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0" w:type="auto"/>
            <w:vMerge/>
            <w:vAlign w:val="center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96" w:type="dxa"/>
            <w:shd w:val="clear" w:color="auto" w:fill="FFFFFF"/>
          </w:tcPr>
          <w:p w:rsidR="000E3640" w:rsidRPr="00362B2A" w:rsidRDefault="000E3640" w:rsidP="00F03AE3">
            <w:pPr>
              <w:spacing w:before="100" w:beforeAutospacing="1" w:after="100" w:afterAutospacing="1" w:line="15" w:lineRule="atLeast"/>
              <w:jc w:val="center"/>
              <w:rPr>
                <w:b/>
                <w:color w:val="000000"/>
                <w:sz w:val="26"/>
                <w:szCs w:val="26"/>
                <w:lang w:eastAsia="uk-UA"/>
              </w:rPr>
            </w:pPr>
            <w:r w:rsidRPr="00362B2A">
              <w:rPr>
                <w:b/>
                <w:color w:val="000000"/>
                <w:sz w:val="26"/>
                <w:szCs w:val="26"/>
                <w:lang w:eastAsia="uk-UA"/>
              </w:rPr>
              <w:t>2014</w:t>
            </w:r>
          </w:p>
        </w:tc>
        <w:tc>
          <w:tcPr>
            <w:tcW w:w="1158" w:type="dxa"/>
            <w:shd w:val="clear" w:color="auto" w:fill="FFFFFF"/>
          </w:tcPr>
          <w:p w:rsidR="000E3640" w:rsidRPr="00362B2A" w:rsidRDefault="000E3640" w:rsidP="00F03AE3">
            <w:pPr>
              <w:spacing w:before="100" w:beforeAutospacing="1" w:after="100" w:afterAutospacing="1" w:line="15" w:lineRule="atLeast"/>
              <w:jc w:val="center"/>
              <w:rPr>
                <w:b/>
                <w:color w:val="000000"/>
                <w:sz w:val="26"/>
                <w:szCs w:val="26"/>
                <w:lang w:eastAsia="uk-UA"/>
              </w:rPr>
            </w:pPr>
            <w:r w:rsidRPr="00362B2A">
              <w:rPr>
                <w:b/>
                <w:color w:val="000000"/>
                <w:sz w:val="26"/>
                <w:szCs w:val="26"/>
                <w:lang w:eastAsia="uk-UA"/>
              </w:rPr>
              <w:t>2015</w:t>
            </w:r>
          </w:p>
        </w:tc>
        <w:tc>
          <w:tcPr>
            <w:tcW w:w="1158" w:type="dxa"/>
            <w:shd w:val="clear" w:color="auto" w:fill="FFFFFF"/>
          </w:tcPr>
          <w:p w:rsidR="000E3640" w:rsidRPr="00362B2A" w:rsidRDefault="000E3640" w:rsidP="00F03AE3">
            <w:pPr>
              <w:spacing w:before="100" w:beforeAutospacing="1" w:after="100" w:afterAutospacing="1" w:line="15" w:lineRule="atLeast"/>
              <w:jc w:val="center"/>
              <w:rPr>
                <w:b/>
                <w:color w:val="000000"/>
                <w:sz w:val="26"/>
                <w:szCs w:val="26"/>
                <w:lang w:eastAsia="uk-UA"/>
              </w:rPr>
            </w:pPr>
            <w:r w:rsidRPr="00362B2A">
              <w:rPr>
                <w:b/>
                <w:color w:val="000000"/>
                <w:sz w:val="26"/>
                <w:szCs w:val="26"/>
                <w:lang w:eastAsia="uk-UA"/>
              </w:rPr>
              <w:t>2016</w:t>
            </w:r>
          </w:p>
        </w:tc>
        <w:tc>
          <w:tcPr>
            <w:tcW w:w="1170" w:type="dxa"/>
            <w:shd w:val="clear" w:color="auto" w:fill="FFFFFF"/>
          </w:tcPr>
          <w:p w:rsidR="000E3640" w:rsidRPr="00362B2A" w:rsidRDefault="000E3640" w:rsidP="00F03AE3">
            <w:pPr>
              <w:spacing w:before="100" w:beforeAutospacing="1" w:after="100" w:afterAutospacing="1" w:line="15" w:lineRule="atLeast"/>
              <w:jc w:val="center"/>
              <w:rPr>
                <w:b/>
                <w:color w:val="000000"/>
                <w:sz w:val="26"/>
                <w:szCs w:val="26"/>
                <w:lang w:eastAsia="uk-UA"/>
              </w:rPr>
            </w:pPr>
            <w:r w:rsidRPr="00362B2A">
              <w:rPr>
                <w:b/>
                <w:color w:val="000000"/>
                <w:sz w:val="26"/>
                <w:szCs w:val="26"/>
                <w:lang w:eastAsia="uk-UA"/>
              </w:rPr>
              <w:t>2017</w:t>
            </w:r>
          </w:p>
        </w:tc>
        <w:tc>
          <w:tcPr>
            <w:tcW w:w="1271" w:type="dxa"/>
            <w:shd w:val="clear" w:color="auto" w:fill="FFFFFF"/>
          </w:tcPr>
          <w:p w:rsidR="000E3640" w:rsidRPr="00362B2A" w:rsidRDefault="000E3640" w:rsidP="00F03AE3">
            <w:pPr>
              <w:spacing w:before="100" w:beforeAutospacing="1" w:after="100" w:afterAutospacing="1" w:line="15" w:lineRule="atLeast"/>
              <w:jc w:val="center"/>
              <w:rPr>
                <w:b/>
                <w:color w:val="000000"/>
                <w:sz w:val="26"/>
                <w:szCs w:val="26"/>
                <w:lang w:eastAsia="uk-UA"/>
              </w:rPr>
            </w:pPr>
            <w:r w:rsidRPr="00362B2A">
              <w:rPr>
                <w:b/>
                <w:color w:val="000000"/>
                <w:sz w:val="26"/>
                <w:szCs w:val="26"/>
                <w:lang w:eastAsia="uk-UA"/>
              </w:rPr>
              <w:t>2018</w:t>
            </w:r>
          </w:p>
        </w:tc>
      </w:tr>
      <w:tr w:rsidR="000E3640" w:rsidRPr="00362B2A" w:rsidTr="006F0601">
        <w:trPr>
          <w:trHeight w:val="15"/>
        </w:trPr>
        <w:tc>
          <w:tcPr>
            <w:tcW w:w="1728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  <w:r w:rsidRPr="00362B2A">
              <w:rPr>
                <w:color w:val="000000"/>
                <w:sz w:val="26"/>
                <w:szCs w:val="26"/>
                <w:lang w:eastAsia="uk-UA"/>
              </w:rPr>
              <w:t>Усього</w:t>
            </w:r>
          </w:p>
        </w:tc>
        <w:tc>
          <w:tcPr>
            <w:tcW w:w="1703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96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58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58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70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271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</w:tr>
      <w:tr w:rsidR="000E3640" w:rsidRPr="00362B2A" w:rsidTr="006F0601">
        <w:trPr>
          <w:trHeight w:val="15"/>
        </w:trPr>
        <w:tc>
          <w:tcPr>
            <w:tcW w:w="1728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  <w:r w:rsidRPr="00362B2A">
              <w:rPr>
                <w:color w:val="000000"/>
                <w:sz w:val="26"/>
                <w:szCs w:val="26"/>
                <w:lang w:eastAsia="uk-UA"/>
              </w:rPr>
              <w:t>У тому числі</w:t>
            </w:r>
          </w:p>
        </w:tc>
        <w:tc>
          <w:tcPr>
            <w:tcW w:w="1703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96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58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58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70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271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</w:tr>
      <w:tr w:rsidR="000E3640" w:rsidRPr="00362B2A" w:rsidTr="006F0601">
        <w:trPr>
          <w:trHeight w:val="15"/>
        </w:trPr>
        <w:tc>
          <w:tcPr>
            <w:tcW w:w="1728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  <w:r w:rsidRPr="00362B2A">
              <w:rPr>
                <w:color w:val="000000"/>
                <w:sz w:val="26"/>
                <w:szCs w:val="26"/>
                <w:lang w:eastAsia="uk-UA"/>
              </w:rPr>
              <w:t>Кошти державного бюджету</w:t>
            </w:r>
          </w:p>
        </w:tc>
        <w:tc>
          <w:tcPr>
            <w:tcW w:w="1703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96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58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58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70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271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</w:tr>
      <w:tr w:rsidR="000E3640" w:rsidRPr="00362B2A" w:rsidTr="006F0601">
        <w:trPr>
          <w:trHeight w:val="15"/>
        </w:trPr>
        <w:tc>
          <w:tcPr>
            <w:tcW w:w="1728" w:type="dxa"/>
            <w:shd w:val="clear" w:color="auto" w:fill="FFFFFF"/>
          </w:tcPr>
          <w:p w:rsidR="000E3640" w:rsidRPr="00362B2A" w:rsidRDefault="000E3640" w:rsidP="003F2C39">
            <w:pPr>
              <w:rPr>
                <w:color w:val="000000"/>
                <w:sz w:val="26"/>
                <w:szCs w:val="26"/>
                <w:lang w:eastAsia="uk-UA"/>
              </w:rPr>
            </w:pPr>
            <w:r w:rsidRPr="00362B2A">
              <w:rPr>
                <w:color w:val="000000"/>
                <w:sz w:val="26"/>
                <w:szCs w:val="26"/>
                <w:lang w:eastAsia="uk-UA"/>
              </w:rPr>
              <w:t>Кошти</w:t>
            </w:r>
            <w:r>
              <w:rPr>
                <w:color w:val="000000"/>
                <w:sz w:val="26"/>
                <w:szCs w:val="26"/>
                <w:lang w:eastAsia="uk-UA"/>
              </w:rPr>
              <w:t xml:space="preserve"> обласного </w:t>
            </w:r>
            <w:r w:rsidRPr="00362B2A">
              <w:rPr>
                <w:color w:val="000000"/>
                <w:sz w:val="26"/>
                <w:szCs w:val="26"/>
                <w:lang w:eastAsia="uk-UA"/>
              </w:rPr>
              <w:t>бюджету</w:t>
            </w:r>
          </w:p>
        </w:tc>
        <w:tc>
          <w:tcPr>
            <w:tcW w:w="1703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96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58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58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70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271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</w:tr>
      <w:tr w:rsidR="000E3640" w:rsidRPr="00362B2A" w:rsidTr="007752E3">
        <w:trPr>
          <w:trHeight w:val="15"/>
        </w:trPr>
        <w:tc>
          <w:tcPr>
            <w:tcW w:w="1728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  <w:r>
              <w:rPr>
                <w:color w:val="000000"/>
                <w:sz w:val="26"/>
                <w:szCs w:val="26"/>
                <w:lang w:eastAsia="uk-UA"/>
              </w:rPr>
              <w:t xml:space="preserve">Кошти місцевого бюджету </w:t>
            </w:r>
          </w:p>
        </w:tc>
        <w:tc>
          <w:tcPr>
            <w:tcW w:w="1703" w:type="dxa"/>
            <w:shd w:val="clear" w:color="auto" w:fill="FFFFFF"/>
            <w:vAlign w:val="center"/>
          </w:tcPr>
          <w:p w:rsidR="000E3640" w:rsidRPr="00362B2A" w:rsidRDefault="000E3640" w:rsidP="007752E3">
            <w:pPr>
              <w:jc w:val="center"/>
              <w:rPr>
                <w:color w:val="000000"/>
                <w:sz w:val="26"/>
                <w:szCs w:val="26"/>
                <w:lang w:eastAsia="uk-UA"/>
              </w:rPr>
            </w:pPr>
            <w:r>
              <w:rPr>
                <w:color w:val="000000"/>
                <w:sz w:val="26"/>
                <w:szCs w:val="26"/>
                <w:lang w:eastAsia="uk-UA"/>
              </w:rPr>
              <w:t>60 тис. грн..</w:t>
            </w:r>
          </w:p>
        </w:tc>
        <w:tc>
          <w:tcPr>
            <w:tcW w:w="1196" w:type="dxa"/>
            <w:shd w:val="clear" w:color="auto" w:fill="FFFFFF"/>
            <w:vAlign w:val="center"/>
          </w:tcPr>
          <w:p w:rsidR="000E3640" w:rsidRPr="00362B2A" w:rsidRDefault="000E3640" w:rsidP="007752E3">
            <w:pPr>
              <w:jc w:val="center"/>
              <w:rPr>
                <w:color w:val="000000"/>
                <w:sz w:val="26"/>
                <w:szCs w:val="26"/>
                <w:lang w:eastAsia="uk-UA"/>
              </w:rPr>
            </w:pPr>
            <w:r>
              <w:rPr>
                <w:color w:val="000000"/>
                <w:sz w:val="26"/>
                <w:szCs w:val="26"/>
                <w:lang w:eastAsia="uk-UA"/>
              </w:rPr>
              <w:t>15,0</w:t>
            </w:r>
          </w:p>
        </w:tc>
        <w:tc>
          <w:tcPr>
            <w:tcW w:w="1158" w:type="dxa"/>
            <w:shd w:val="clear" w:color="auto" w:fill="FFFFFF"/>
            <w:vAlign w:val="center"/>
          </w:tcPr>
          <w:p w:rsidR="000E3640" w:rsidRPr="00362B2A" w:rsidRDefault="000E3640" w:rsidP="007752E3">
            <w:pPr>
              <w:jc w:val="center"/>
              <w:rPr>
                <w:color w:val="000000"/>
                <w:sz w:val="26"/>
                <w:szCs w:val="26"/>
                <w:lang w:eastAsia="uk-UA"/>
              </w:rPr>
            </w:pPr>
            <w:r>
              <w:rPr>
                <w:color w:val="000000"/>
                <w:sz w:val="26"/>
                <w:szCs w:val="26"/>
                <w:lang w:eastAsia="uk-UA"/>
              </w:rPr>
              <w:t>15,0</w:t>
            </w:r>
          </w:p>
        </w:tc>
        <w:tc>
          <w:tcPr>
            <w:tcW w:w="1158" w:type="dxa"/>
            <w:shd w:val="clear" w:color="auto" w:fill="FFFFFF"/>
            <w:vAlign w:val="center"/>
          </w:tcPr>
          <w:p w:rsidR="000E3640" w:rsidRPr="00362B2A" w:rsidRDefault="000E3640" w:rsidP="007752E3">
            <w:pPr>
              <w:jc w:val="center"/>
              <w:rPr>
                <w:color w:val="000000"/>
                <w:sz w:val="26"/>
                <w:szCs w:val="26"/>
                <w:lang w:eastAsia="uk-UA"/>
              </w:rPr>
            </w:pPr>
            <w:r>
              <w:rPr>
                <w:color w:val="000000"/>
                <w:sz w:val="26"/>
                <w:szCs w:val="26"/>
                <w:lang w:eastAsia="uk-UA"/>
              </w:rPr>
              <w:t>15,0</w:t>
            </w:r>
          </w:p>
        </w:tc>
        <w:tc>
          <w:tcPr>
            <w:tcW w:w="1170" w:type="dxa"/>
            <w:shd w:val="clear" w:color="auto" w:fill="FFFFFF"/>
            <w:vAlign w:val="center"/>
          </w:tcPr>
          <w:p w:rsidR="000E3640" w:rsidRPr="00362B2A" w:rsidRDefault="000E3640" w:rsidP="007752E3">
            <w:pPr>
              <w:jc w:val="center"/>
              <w:rPr>
                <w:color w:val="000000"/>
                <w:sz w:val="26"/>
                <w:szCs w:val="26"/>
                <w:lang w:eastAsia="uk-UA"/>
              </w:rPr>
            </w:pPr>
            <w:r>
              <w:rPr>
                <w:color w:val="000000"/>
                <w:sz w:val="26"/>
                <w:szCs w:val="26"/>
                <w:lang w:eastAsia="uk-UA"/>
              </w:rPr>
              <w:t>15,0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0E3640" w:rsidRPr="00362B2A" w:rsidRDefault="000E3640" w:rsidP="007752E3">
            <w:pPr>
              <w:jc w:val="center"/>
              <w:rPr>
                <w:color w:val="000000"/>
                <w:sz w:val="26"/>
                <w:szCs w:val="26"/>
                <w:lang w:eastAsia="uk-UA"/>
              </w:rPr>
            </w:pPr>
            <w:r>
              <w:rPr>
                <w:color w:val="000000"/>
                <w:sz w:val="26"/>
                <w:szCs w:val="26"/>
                <w:lang w:eastAsia="uk-UA"/>
              </w:rPr>
              <w:t>15,0</w:t>
            </w:r>
          </w:p>
        </w:tc>
      </w:tr>
      <w:tr w:rsidR="000E3640" w:rsidRPr="00362B2A" w:rsidTr="006F0601">
        <w:trPr>
          <w:trHeight w:val="15"/>
        </w:trPr>
        <w:tc>
          <w:tcPr>
            <w:tcW w:w="1728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  <w:r w:rsidRPr="00362B2A">
              <w:rPr>
                <w:color w:val="000000"/>
                <w:sz w:val="26"/>
                <w:szCs w:val="26"/>
                <w:lang w:eastAsia="uk-UA"/>
              </w:rPr>
              <w:t>Кошти Глобального фонду</w:t>
            </w:r>
          </w:p>
        </w:tc>
        <w:tc>
          <w:tcPr>
            <w:tcW w:w="1703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96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58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58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70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271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</w:tr>
      <w:tr w:rsidR="000E3640" w:rsidRPr="00362B2A" w:rsidTr="006F0601">
        <w:trPr>
          <w:trHeight w:val="15"/>
        </w:trPr>
        <w:tc>
          <w:tcPr>
            <w:tcW w:w="1728" w:type="dxa"/>
            <w:shd w:val="clear" w:color="auto" w:fill="FFFFFF"/>
          </w:tcPr>
          <w:p w:rsidR="000E3640" w:rsidRPr="00362B2A" w:rsidRDefault="000E3640" w:rsidP="003F2C39">
            <w:pPr>
              <w:rPr>
                <w:color w:val="000000"/>
                <w:sz w:val="26"/>
                <w:szCs w:val="26"/>
                <w:lang w:eastAsia="uk-UA"/>
              </w:rPr>
            </w:pPr>
            <w:r w:rsidRPr="00362B2A">
              <w:rPr>
                <w:color w:val="000000"/>
                <w:sz w:val="26"/>
                <w:szCs w:val="26"/>
                <w:lang w:eastAsia="uk-UA"/>
              </w:rPr>
              <w:t>Інші джерела</w:t>
            </w:r>
          </w:p>
        </w:tc>
        <w:tc>
          <w:tcPr>
            <w:tcW w:w="1703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96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58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58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170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1271" w:type="dxa"/>
            <w:shd w:val="clear" w:color="auto" w:fill="FFFFFF"/>
          </w:tcPr>
          <w:p w:rsidR="000E3640" w:rsidRPr="00362B2A" w:rsidRDefault="000E3640" w:rsidP="00F03AE3">
            <w:pPr>
              <w:rPr>
                <w:color w:val="000000"/>
                <w:sz w:val="26"/>
                <w:szCs w:val="26"/>
                <w:lang w:eastAsia="uk-UA"/>
              </w:rPr>
            </w:pPr>
          </w:p>
        </w:tc>
      </w:tr>
    </w:tbl>
    <w:p w:rsidR="000E3640" w:rsidRPr="00FA6F61" w:rsidRDefault="000E3640" w:rsidP="003A6D43">
      <w:pPr>
        <w:jc w:val="center"/>
        <w:rPr>
          <w:snapToGrid w:val="0"/>
          <w:color w:val="000000"/>
        </w:rPr>
      </w:pPr>
      <w:r w:rsidRPr="00FA6F61">
        <w:rPr>
          <w:snapToGrid w:val="0"/>
          <w:color w:val="000000"/>
        </w:rPr>
        <w:t xml:space="preserve">                                                                                       </w:t>
      </w:r>
    </w:p>
    <w:p w:rsidR="000E3640" w:rsidRDefault="000E3640" w:rsidP="003A6D43">
      <w:pPr>
        <w:ind w:firstLine="900"/>
        <w:jc w:val="center"/>
        <w:rPr>
          <w:sz w:val="28"/>
          <w:szCs w:val="28"/>
        </w:rPr>
      </w:pPr>
    </w:p>
    <w:p w:rsidR="000E3640" w:rsidRPr="0085765C" w:rsidRDefault="000E3640" w:rsidP="003A2310">
      <w:pPr>
        <w:jc w:val="center"/>
        <w:rPr>
          <w:b/>
          <w:sz w:val="28"/>
          <w:szCs w:val="28"/>
        </w:rPr>
      </w:pPr>
      <w:r w:rsidRPr="0085765C">
        <w:rPr>
          <w:b/>
          <w:sz w:val="28"/>
          <w:szCs w:val="28"/>
        </w:rPr>
        <w:t>ВИЗНАЧЕННЯ  ПРОБЛЕМИ,   НА  РОЗВ’ЯЗАННЯ  ЯКОЇ  СПРЯМОВАНА ПРОГРАМА</w:t>
      </w:r>
    </w:p>
    <w:p w:rsidR="000E3640" w:rsidRPr="0085765C" w:rsidRDefault="000E3640" w:rsidP="003A6D43">
      <w:pPr>
        <w:ind w:firstLine="900"/>
        <w:jc w:val="center"/>
        <w:rPr>
          <w:sz w:val="28"/>
          <w:szCs w:val="28"/>
        </w:rPr>
      </w:pP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 xml:space="preserve"> Питання протидії ВІЛ-інфекції/СНІДу є одним із пріоритетів державної політики України у сфері охорони здоров’я і соціального розвитку та предметом міжнародних зобов’язань України у сфері ВІЛ/СНІДу, зокрема, щодо виконання Декларації Цілей розвитку тисячоліття та Політичної декларації 2011 року з активізації зусиль для викорінення ВІЛ/СНІДу</w:t>
      </w:r>
      <w:r>
        <w:rPr>
          <w:sz w:val="28"/>
          <w:szCs w:val="28"/>
        </w:rPr>
        <w:t>.</w:t>
      </w:r>
      <w:r w:rsidRPr="0085765C">
        <w:rPr>
          <w:sz w:val="28"/>
          <w:szCs w:val="28"/>
        </w:rPr>
        <w:t xml:space="preserve"> 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сьогодні епідемічні ситуація </w:t>
      </w:r>
      <w:r w:rsidRPr="0085765C">
        <w:rPr>
          <w:sz w:val="28"/>
          <w:szCs w:val="28"/>
        </w:rPr>
        <w:t xml:space="preserve">в області </w:t>
      </w:r>
      <w:r>
        <w:rPr>
          <w:sz w:val="28"/>
          <w:szCs w:val="28"/>
        </w:rPr>
        <w:t>характеризується широким поширенням</w:t>
      </w:r>
      <w:r w:rsidRPr="0085765C">
        <w:rPr>
          <w:sz w:val="28"/>
          <w:szCs w:val="28"/>
        </w:rPr>
        <w:t xml:space="preserve"> ВІЛ-інфекції серед </w:t>
      </w:r>
      <w:r>
        <w:rPr>
          <w:sz w:val="28"/>
          <w:szCs w:val="28"/>
        </w:rPr>
        <w:t xml:space="preserve">представників </w:t>
      </w:r>
      <w:r w:rsidRPr="0085765C">
        <w:rPr>
          <w:sz w:val="28"/>
          <w:szCs w:val="28"/>
        </w:rPr>
        <w:t xml:space="preserve">різних </w:t>
      </w:r>
      <w:r>
        <w:rPr>
          <w:sz w:val="28"/>
          <w:szCs w:val="28"/>
        </w:rPr>
        <w:t>груп</w:t>
      </w:r>
      <w:r w:rsidRPr="0085765C">
        <w:rPr>
          <w:sz w:val="28"/>
          <w:szCs w:val="28"/>
        </w:rPr>
        <w:t xml:space="preserve"> населення, насамперед серед осіб, які </w:t>
      </w:r>
      <w:r>
        <w:rPr>
          <w:sz w:val="28"/>
          <w:szCs w:val="28"/>
        </w:rPr>
        <w:t>належать</w:t>
      </w:r>
      <w:r w:rsidRPr="0085765C">
        <w:rPr>
          <w:sz w:val="28"/>
          <w:szCs w:val="28"/>
        </w:rPr>
        <w:t xml:space="preserve"> до груп підвищен</w:t>
      </w:r>
      <w:r>
        <w:rPr>
          <w:sz w:val="28"/>
          <w:szCs w:val="28"/>
        </w:rPr>
        <w:t>ого ризику щодо інфікування ВІЛ,</w:t>
      </w:r>
      <w:r w:rsidRPr="0085765C">
        <w:rPr>
          <w:sz w:val="28"/>
          <w:szCs w:val="28"/>
        </w:rPr>
        <w:t xml:space="preserve"> переважним ураженням осіб працездатного віку; нерівномірним поширенням ВІЛ-інфекції серед міського та сільського населення</w:t>
      </w:r>
      <w:r>
        <w:rPr>
          <w:sz w:val="28"/>
          <w:szCs w:val="28"/>
        </w:rPr>
        <w:t xml:space="preserve"> та</w:t>
      </w:r>
      <w:r w:rsidRPr="0085765C">
        <w:rPr>
          <w:sz w:val="28"/>
          <w:szCs w:val="28"/>
        </w:rPr>
        <w:t xml:space="preserve"> зміною </w:t>
      </w:r>
      <w:r>
        <w:rPr>
          <w:sz w:val="28"/>
          <w:szCs w:val="28"/>
        </w:rPr>
        <w:t>основного</w:t>
      </w:r>
      <w:r w:rsidRPr="0085765C">
        <w:rPr>
          <w:sz w:val="28"/>
          <w:szCs w:val="28"/>
        </w:rPr>
        <w:t xml:space="preserve"> шляху передачі ВІЛ з парентерального на статевий.</w:t>
      </w:r>
    </w:p>
    <w:p w:rsidR="000E3640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 xml:space="preserve">Незважаючи на проведені заходи з протидії ВІЛ-інфекції/СНІДу, проблеми, пов’язані з поширенням цього захворювання, залишаються гострими. Так, від початку реєстрації першого випадку ВІЛ-інфекції (1987 рік) станом на </w:t>
      </w:r>
      <w:r w:rsidRPr="002C2386">
        <w:rPr>
          <w:sz w:val="28"/>
          <w:szCs w:val="28"/>
        </w:rPr>
        <w:t>1 січня 201</w:t>
      </w:r>
      <w:r>
        <w:rPr>
          <w:sz w:val="28"/>
          <w:szCs w:val="28"/>
        </w:rPr>
        <w:t>3</w:t>
      </w:r>
      <w:r w:rsidRPr="0085765C">
        <w:rPr>
          <w:sz w:val="28"/>
          <w:szCs w:val="28"/>
        </w:rPr>
        <w:t xml:space="preserve"> року в області зареєстровано </w:t>
      </w:r>
      <w:r>
        <w:rPr>
          <w:sz w:val="28"/>
          <w:szCs w:val="28"/>
        </w:rPr>
        <w:t>4506</w:t>
      </w:r>
      <w:r w:rsidRPr="0085765C">
        <w:rPr>
          <w:sz w:val="28"/>
          <w:szCs w:val="28"/>
        </w:rPr>
        <w:t xml:space="preserve">  випадків ВІЛ-інфекції, у тому числі </w:t>
      </w:r>
      <w:r>
        <w:rPr>
          <w:sz w:val="28"/>
          <w:szCs w:val="28"/>
        </w:rPr>
        <w:t>1383</w:t>
      </w:r>
      <w:r w:rsidRPr="0085765C">
        <w:rPr>
          <w:sz w:val="28"/>
          <w:szCs w:val="28"/>
        </w:rPr>
        <w:t xml:space="preserve"> випадки СНІДу, включаючи </w:t>
      </w:r>
      <w:r>
        <w:rPr>
          <w:sz w:val="28"/>
          <w:szCs w:val="28"/>
        </w:rPr>
        <w:t>18</w:t>
      </w:r>
      <w:r w:rsidRPr="0085765C">
        <w:rPr>
          <w:sz w:val="28"/>
          <w:szCs w:val="28"/>
        </w:rPr>
        <w:t xml:space="preserve"> дітей до 14 років. Кількість ВІЛ-інфікованих осіб, які перебувають під медичним наглядо</w:t>
      </w:r>
      <w:r>
        <w:rPr>
          <w:sz w:val="28"/>
          <w:szCs w:val="28"/>
        </w:rPr>
        <w:t xml:space="preserve">м в закладах охорони здоров’я </w:t>
      </w:r>
      <w:r w:rsidRPr="0085765C">
        <w:rPr>
          <w:sz w:val="28"/>
          <w:szCs w:val="28"/>
        </w:rPr>
        <w:t>області, становить</w:t>
      </w:r>
      <w:r>
        <w:rPr>
          <w:sz w:val="28"/>
          <w:szCs w:val="28"/>
        </w:rPr>
        <w:t xml:space="preserve"> 2473</w:t>
      </w:r>
      <w:r w:rsidRPr="0085765C">
        <w:rPr>
          <w:sz w:val="28"/>
          <w:szCs w:val="28"/>
        </w:rPr>
        <w:t xml:space="preserve"> ос</w:t>
      </w:r>
      <w:r>
        <w:rPr>
          <w:sz w:val="28"/>
          <w:szCs w:val="28"/>
        </w:rPr>
        <w:t>о</w:t>
      </w:r>
      <w:r w:rsidRPr="0085765C">
        <w:rPr>
          <w:sz w:val="28"/>
          <w:szCs w:val="28"/>
        </w:rPr>
        <w:t>б</w:t>
      </w:r>
      <w:r>
        <w:rPr>
          <w:sz w:val="28"/>
          <w:szCs w:val="28"/>
        </w:rPr>
        <w:t>и</w:t>
      </w:r>
      <w:r w:rsidRPr="0085765C">
        <w:rPr>
          <w:sz w:val="28"/>
          <w:szCs w:val="28"/>
        </w:rPr>
        <w:t xml:space="preserve">. Показник поширеності ВІЛ-інфекції досяг </w:t>
      </w:r>
      <w:r>
        <w:rPr>
          <w:sz w:val="28"/>
          <w:szCs w:val="28"/>
        </w:rPr>
        <w:t>168,3</w:t>
      </w:r>
      <w:r w:rsidRPr="00AE3FB9">
        <w:rPr>
          <w:sz w:val="28"/>
          <w:szCs w:val="28"/>
        </w:rPr>
        <w:t xml:space="preserve"> на 100 тис.</w:t>
      </w:r>
      <w:r w:rsidRPr="0085765C">
        <w:rPr>
          <w:sz w:val="28"/>
          <w:szCs w:val="28"/>
        </w:rPr>
        <w:t xml:space="preserve"> населення, і у </w:t>
      </w:r>
      <w:r>
        <w:rPr>
          <w:sz w:val="28"/>
          <w:szCs w:val="28"/>
        </w:rPr>
        <w:t xml:space="preserve">568 </w:t>
      </w:r>
      <w:r w:rsidRPr="0085765C">
        <w:rPr>
          <w:sz w:val="28"/>
          <w:szCs w:val="28"/>
        </w:rPr>
        <w:t xml:space="preserve">ВІЛ-інфікованих осіб хвороба досягла кінцевої стадії – СНІДу. Показник поширеності СНІДу становить </w:t>
      </w:r>
      <w:r>
        <w:rPr>
          <w:sz w:val="28"/>
          <w:szCs w:val="28"/>
        </w:rPr>
        <w:t>38,7</w:t>
      </w:r>
      <w:r w:rsidRPr="00AE3FB9">
        <w:rPr>
          <w:sz w:val="28"/>
          <w:szCs w:val="28"/>
        </w:rPr>
        <w:t xml:space="preserve"> на 100 тис.</w:t>
      </w:r>
      <w:r w:rsidRPr="0085765C">
        <w:rPr>
          <w:sz w:val="28"/>
          <w:szCs w:val="28"/>
        </w:rPr>
        <w:t xml:space="preserve"> населення. За весь період спостереження </w:t>
      </w:r>
      <w:r>
        <w:rPr>
          <w:sz w:val="28"/>
          <w:szCs w:val="28"/>
        </w:rPr>
        <w:t>719</w:t>
      </w:r>
      <w:r w:rsidRPr="0085765C">
        <w:rPr>
          <w:sz w:val="28"/>
          <w:szCs w:val="28"/>
        </w:rPr>
        <w:t xml:space="preserve"> осіб померли від захворювань, зумовлених СНІДом. Оціночні дані засвідчують, що на початок 2013 року в області 0,25% мешканців області  вражено ВІЛ-інфекцією.</w:t>
      </w:r>
      <w:r>
        <w:rPr>
          <w:sz w:val="28"/>
          <w:szCs w:val="28"/>
        </w:rPr>
        <w:t xml:space="preserve">  </w:t>
      </w:r>
    </w:p>
    <w:p w:rsidR="000E3640" w:rsidRDefault="000E3640" w:rsidP="0074742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 часу виявлення першого випадку ВІЛ-інфекції в 1994 року по м. Лубни та Лубенському району офіційно зареєстровано 134 випадків ВІЛ-інфекції, з них прибули з інших регіонів – 18, перебувають в місцях позбавлення волі – 5, вибуло на постійне місце проживання в інші регіони – 11, померло від загальних захворювань – 13, від СНІД – 14 осіб.  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Впродовж п’ять місяців поточного року було вперше виявлено 5 випадків ВІЛ інфікування. Захворюваність на ВІЛ-інфекцію в регіоні за п’ять місяців 2014 року становить 5 випадків і склала 6,25 на 100 тис. нас. (при обласному 7,7), осіб з вперше встановленим діагнозом СНІД – 5 випадків і складає 6,25 на 100 тис. нас. (при обласному 60 випадків, що становить 4,1 на 100 тис. нас.), померлі від СНІДу – 3 випадки, 3,3 на 100 тис. нас. (при обласному – 31 випадків, 2,1 на 100 тис. населення). Станом на 01.06.2014 рік під диспансерним наглядом перебуває 76 хворих, з них чоловіки – 37, жінки – 39, дітей народжених ВІЛ – інфікованими жінками – 3, 1 дитина ВІЛ позитивна, по місту – 56 осіб, по селу – 20, з 3 клінічною стадією – 18 осіб, з діагнозом СНІД – 30 осіб. </w:t>
      </w:r>
    </w:p>
    <w:p w:rsidR="000E3640" w:rsidRPr="0085765C" w:rsidRDefault="000E3640" w:rsidP="008F2146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</w:t>
      </w:r>
      <w:r w:rsidRPr="0085765C">
        <w:rPr>
          <w:sz w:val="28"/>
          <w:szCs w:val="28"/>
        </w:rPr>
        <w:t xml:space="preserve">ході впровадження програм і заходів, у тому числі </w:t>
      </w:r>
      <w:r>
        <w:rPr>
          <w:sz w:val="28"/>
          <w:szCs w:val="28"/>
        </w:rPr>
        <w:t>«О</w:t>
      </w:r>
      <w:r w:rsidRPr="0085765C">
        <w:rPr>
          <w:sz w:val="28"/>
          <w:szCs w:val="28"/>
        </w:rPr>
        <w:t xml:space="preserve">бласної  програми забезпечення профілактики ВІЛ-інфекції, лікування, догляду та підтримки ВІЛ-інфікованих і хворих на СНІД на </w:t>
      </w:r>
      <w:r>
        <w:rPr>
          <w:sz w:val="28"/>
          <w:szCs w:val="28"/>
        </w:rPr>
        <w:t>ІV квартал 2011 – 2013  роки»</w:t>
      </w:r>
      <w:r w:rsidRPr="0085765C">
        <w:rPr>
          <w:sz w:val="28"/>
          <w:szCs w:val="28"/>
        </w:rPr>
        <w:t xml:space="preserve"> спостерігається тенденція до стабілізації епідемічної ситуації. Зокрема, в 2012 році знизилися показники  захворюваності на ВІЛ-інфекцію та СНІД, а також темпів зростання смертності від хвороб</w:t>
      </w:r>
      <w:r>
        <w:rPr>
          <w:sz w:val="28"/>
          <w:szCs w:val="28"/>
        </w:rPr>
        <w:t>,</w:t>
      </w:r>
      <w:r w:rsidRPr="0085765C">
        <w:rPr>
          <w:sz w:val="28"/>
          <w:szCs w:val="28"/>
        </w:rPr>
        <w:t xml:space="preserve"> зумовлених СНІДом.</w:t>
      </w:r>
      <w:r>
        <w:rPr>
          <w:sz w:val="28"/>
          <w:szCs w:val="28"/>
        </w:rPr>
        <w:t xml:space="preserve"> Але призупинити епідемію</w:t>
      </w:r>
      <w:r w:rsidRPr="0085765C">
        <w:rPr>
          <w:sz w:val="28"/>
          <w:szCs w:val="28"/>
        </w:rPr>
        <w:t xml:space="preserve"> ВІЛ-інфекції в області, як і в Україні</w:t>
      </w:r>
      <w:r>
        <w:rPr>
          <w:sz w:val="28"/>
          <w:szCs w:val="28"/>
        </w:rPr>
        <w:t>,</w:t>
      </w:r>
      <w:r w:rsidRPr="0085765C">
        <w:rPr>
          <w:sz w:val="28"/>
          <w:szCs w:val="28"/>
        </w:rPr>
        <w:t xml:space="preserve"> взагалі</w:t>
      </w:r>
      <w:r>
        <w:rPr>
          <w:sz w:val="28"/>
          <w:szCs w:val="28"/>
        </w:rPr>
        <w:t xml:space="preserve"> не вдалося.</w:t>
      </w:r>
      <w:r w:rsidRPr="0085765C">
        <w:rPr>
          <w:sz w:val="28"/>
          <w:szCs w:val="28"/>
        </w:rPr>
        <w:t xml:space="preserve"> Кількість зареєстрованих випадків ВІЛ-інфекції щорічно збільшується; доступ до лікування, особливо серед груп підвищеного ризику щодо інфікування ВІЛ, є низьким; смертність від СНІДу залишається високою. Ці проблеми потребують вирішення програмним методом.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</w:p>
    <w:p w:rsidR="000E3640" w:rsidRPr="0085765C" w:rsidRDefault="000E3640" w:rsidP="00747429">
      <w:pPr>
        <w:ind w:firstLine="567"/>
        <w:jc w:val="center"/>
        <w:rPr>
          <w:b/>
          <w:sz w:val="28"/>
          <w:szCs w:val="28"/>
        </w:rPr>
      </w:pPr>
      <w:r w:rsidRPr="0085765C">
        <w:rPr>
          <w:b/>
          <w:sz w:val="28"/>
          <w:szCs w:val="28"/>
        </w:rPr>
        <w:t>МЕТА ПРОГРАМИ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 xml:space="preserve">Метою Програми є зниження рівня захворюваності і смертності від ВІЛ-інфекції/СНІДу шляхом забезпечення </w:t>
      </w:r>
      <w:r>
        <w:rPr>
          <w:sz w:val="28"/>
          <w:szCs w:val="28"/>
        </w:rPr>
        <w:t>створення</w:t>
      </w:r>
      <w:r w:rsidRPr="0085765C">
        <w:rPr>
          <w:sz w:val="28"/>
          <w:szCs w:val="28"/>
        </w:rPr>
        <w:t xml:space="preserve"> системи </w:t>
      </w:r>
      <w:r>
        <w:rPr>
          <w:sz w:val="28"/>
          <w:szCs w:val="28"/>
        </w:rPr>
        <w:t xml:space="preserve">безперервного </w:t>
      </w:r>
      <w:r w:rsidRPr="0085765C">
        <w:rPr>
          <w:sz w:val="28"/>
          <w:szCs w:val="28"/>
        </w:rPr>
        <w:t xml:space="preserve">надання якісних і доступних послуг з профілактики та діагностики ВІЛ-інфекції, </w:t>
      </w:r>
      <w:r>
        <w:rPr>
          <w:sz w:val="28"/>
          <w:szCs w:val="28"/>
        </w:rPr>
        <w:t xml:space="preserve">насамперед, серед представників груп підвищеного ризику щодо інфікування ВІЛ, послуг з </w:t>
      </w:r>
      <w:r w:rsidRPr="0085765C">
        <w:rPr>
          <w:sz w:val="28"/>
          <w:szCs w:val="28"/>
        </w:rPr>
        <w:t xml:space="preserve">лікування, догляду і підтримки людей, які живуть з ВІЛ, у </w:t>
      </w:r>
      <w:r>
        <w:rPr>
          <w:sz w:val="28"/>
          <w:szCs w:val="28"/>
        </w:rPr>
        <w:t>рамках реформування</w:t>
      </w:r>
      <w:r w:rsidRPr="0085765C">
        <w:rPr>
          <w:sz w:val="28"/>
          <w:szCs w:val="28"/>
        </w:rPr>
        <w:t xml:space="preserve"> системи охо</w:t>
      </w:r>
      <w:r>
        <w:rPr>
          <w:sz w:val="28"/>
          <w:szCs w:val="28"/>
        </w:rPr>
        <w:t>рони здоров’я</w:t>
      </w:r>
      <w:r w:rsidRPr="0085765C">
        <w:rPr>
          <w:sz w:val="28"/>
          <w:szCs w:val="28"/>
        </w:rPr>
        <w:t>.</w:t>
      </w:r>
    </w:p>
    <w:p w:rsidR="000E3640" w:rsidRPr="0085765C" w:rsidRDefault="000E3640" w:rsidP="00747429">
      <w:pPr>
        <w:jc w:val="center"/>
        <w:rPr>
          <w:b/>
          <w:sz w:val="28"/>
          <w:szCs w:val="28"/>
        </w:rPr>
      </w:pPr>
    </w:p>
    <w:p w:rsidR="000E3640" w:rsidRPr="0085765C" w:rsidRDefault="000E3640" w:rsidP="00747429">
      <w:pPr>
        <w:jc w:val="center"/>
        <w:rPr>
          <w:b/>
          <w:sz w:val="28"/>
          <w:szCs w:val="28"/>
        </w:rPr>
      </w:pPr>
      <w:r w:rsidRPr="0085765C">
        <w:rPr>
          <w:b/>
          <w:sz w:val="28"/>
          <w:szCs w:val="28"/>
        </w:rPr>
        <w:t>ОБҐРУНТУВАННЯ ШЛЯХІВ І ЗАСОБІВ РОЗВ’ЯЗАННЯ  ПРОБЛЕМИ, СТРОКИ  ВИКОНАННЯ  ПРОГРАМИ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У процесі державного планування протидії епідемії ВІЛ-інфекції/СНІДу опрацьовано оптимальний варіант вирішення проблем шляхом забезпечення сталості системи надання якісних і доступних послуг з профілактики та діагностики ВІЛ-інфекції, насамперед</w:t>
      </w:r>
      <w:r>
        <w:rPr>
          <w:sz w:val="28"/>
          <w:szCs w:val="28"/>
        </w:rPr>
        <w:t>,</w:t>
      </w:r>
      <w:r w:rsidRPr="0085765C">
        <w:rPr>
          <w:sz w:val="28"/>
          <w:szCs w:val="28"/>
        </w:rPr>
        <w:t xml:space="preserve"> серед груп підвищеного ризику щодо інфікування ВІЛ, лікування, догляду і підтримки людей, які живуть з ВІЛ, у контексті реформи системи охорони здоров’я та соціальної сфери.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Цей шлях протидії епідемії ВІЛ-інфекції/СНІДу враховує актуальність процесу реформування системи охорони здоров’я та соціальної сфери, зокрема, передбачає оптимізацію системи надання медичних і соціальних послуг, забезпечення професійної підготовки кадрів (сімейних лікарів, працівників спеціалізованих служб і закладів, які надають послуги представникам груп підвищеного ризику щодо інфікування ВІЛ та їхнім партнерам, людям, які живуть з ВІЛ):</w:t>
      </w:r>
    </w:p>
    <w:p w:rsidR="000E3640" w:rsidRPr="0085765C" w:rsidRDefault="000E3640" w:rsidP="00E21338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ґрунтує</w:t>
      </w:r>
      <w:r>
        <w:rPr>
          <w:sz w:val="28"/>
          <w:szCs w:val="28"/>
        </w:rPr>
        <w:t>ться на дотриманні прав людини;</w:t>
      </w:r>
    </w:p>
    <w:p w:rsidR="000E3640" w:rsidRPr="0085765C" w:rsidRDefault="000E3640" w:rsidP="00E21338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 xml:space="preserve">враховує потреби населення у доступі до послуг з консультування, тестування на </w:t>
      </w:r>
      <w:r>
        <w:rPr>
          <w:sz w:val="28"/>
          <w:szCs w:val="28"/>
        </w:rPr>
        <w:t>ВІЛ та діагностики ВІЛ-інфекції;</w:t>
      </w:r>
      <w:r w:rsidRPr="0085765C">
        <w:rPr>
          <w:sz w:val="28"/>
          <w:szCs w:val="28"/>
        </w:rPr>
        <w:t xml:space="preserve"> </w:t>
      </w:r>
    </w:p>
    <w:p w:rsidR="000E3640" w:rsidRPr="0085765C" w:rsidRDefault="000E3640" w:rsidP="00E21338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забезпечує пріоритетність охоплення лікуванням, доглядом і підтримкою людей, які живуть з ВІЛ, та інших осіб, яких торкнулась епідемія;</w:t>
      </w:r>
    </w:p>
    <w:p w:rsidR="000E3640" w:rsidRPr="0085765C" w:rsidRDefault="000E3640" w:rsidP="00E2133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посилює </w:t>
      </w:r>
      <w:r w:rsidRPr="0085765C">
        <w:rPr>
          <w:sz w:val="28"/>
          <w:szCs w:val="28"/>
        </w:rPr>
        <w:t>профілактичний</w:t>
      </w:r>
      <w:r>
        <w:rPr>
          <w:sz w:val="28"/>
          <w:szCs w:val="28"/>
        </w:rPr>
        <w:t xml:space="preserve"> </w:t>
      </w:r>
      <w:r w:rsidRPr="008576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85765C">
        <w:rPr>
          <w:sz w:val="28"/>
          <w:szCs w:val="28"/>
        </w:rPr>
        <w:t xml:space="preserve">компонент </w:t>
      </w:r>
      <w:r>
        <w:rPr>
          <w:sz w:val="28"/>
          <w:szCs w:val="28"/>
        </w:rPr>
        <w:t xml:space="preserve"> </w:t>
      </w:r>
      <w:r w:rsidRPr="0085765C">
        <w:rPr>
          <w:sz w:val="28"/>
          <w:szCs w:val="28"/>
        </w:rPr>
        <w:t xml:space="preserve">Програми, </w:t>
      </w:r>
      <w:r>
        <w:rPr>
          <w:sz w:val="28"/>
          <w:szCs w:val="28"/>
        </w:rPr>
        <w:t xml:space="preserve"> </w:t>
      </w:r>
      <w:r w:rsidRPr="0085765C">
        <w:rPr>
          <w:sz w:val="28"/>
          <w:szCs w:val="28"/>
        </w:rPr>
        <w:t>спрямований як на групи підвищеного ризику щодо інфікування ВІЛ, так і на загальне населення, з метою зниження темпів поширення ВІЛ-інфекції;</w:t>
      </w:r>
    </w:p>
    <w:p w:rsidR="000E3640" w:rsidRPr="0085765C" w:rsidRDefault="000E3640" w:rsidP="00E21338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передбачає системне формування толерантного ставлення населення до людей, які живуть з ВІЛ, що має на меті подолання їх дискримінації та стигматизації;</w:t>
      </w:r>
    </w:p>
    <w:p w:rsidR="000E3640" w:rsidRPr="0085765C" w:rsidRDefault="000E3640" w:rsidP="00E21338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 xml:space="preserve">включає гендерний підхід при плануванні та впровадженні програм, проектів і заходів у сфері протидії ВІЛ-інфекції/СНІДу; </w:t>
      </w:r>
    </w:p>
    <w:p w:rsidR="000E3640" w:rsidRPr="0085765C" w:rsidRDefault="000E3640" w:rsidP="00E21338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застосовує міжсекторальний та міжвідомчий підхід до реалізації державної політики у сфері протидії ВІЛ-інфекції/СНІДу;</w:t>
      </w:r>
    </w:p>
    <w:p w:rsidR="000E3640" w:rsidRPr="0085765C" w:rsidRDefault="000E3640" w:rsidP="00E21338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залучає громадські організації до надання послуг представникам груп підвищеного ризику щодо інфікування ВІЛ і людям, які живуть з ВІЛ, у тому числі на засадах соціального замовлення;</w:t>
      </w:r>
    </w:p>
    <w:p w:rsidR="000E3640" w:rsidRPr="0085765C" w:rsidRDefault="000E3640" w:rsidP="00E21338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 xml:space="preserve">спрямовує на забезпечення життєздатності та сталості ефективних програм протидії ВІЛ-інфекції/СНІДу, у тому числі тих, які впроваджуються за донорські кошти. 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Розв’язання проблеми можливе шляхом реалізації протягом 2014-2018 років відповідних напрямів діяльності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</w:p>
    <w:p w:rsidR="000E3640" w:rsidRPr="0085765C" w:rsidRDefault="000E3640" w:rsidP="00B6635C">
      <w:pPr>
        <w:ind w:firstLine="900"/>
        <w:jc w:val="center"/>
        <w:rPr>
          <w:b/>
          <w:sz w:val="28"/>
          <w:szCs w:val="28"/>
        </w:rPr>
      </w:pPr>
      <w:r w:rsidRPr="0085765C">
        <w:rPr>
          <w:b/>
          <w:sz w:val="28"/>
          <w:szCs w:val="28"/>
        </w:rPr>
        <w:t>НАПРЯМИ ДІЯЛЬНОСТІ І ЗАХОДИ ПРОГРАМИ: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забезпечити доступ 100 відсотків загального населення, зокрема, дітей та молоді, до програм профілактики ВІЛ-інфекції;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удосконалити систему консультування і тестування на ВІЛ-інфекцію для її виявлення на початкових стадіях;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забезпечити вільний доступ до консультування та безоплатного тестування на ВІЛ-інфекцію населення, зокрема, молоді, груп підвищеного ризику щодо інфікування ВІЛ, а також ув’язнених та звільнених з місць позбавлення волі, дітей із сімей, які перебувають у складних життєвих обставинах, безпритульних та бездоглядних дітей та безпритульних дорослих;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забезпечити 100% тестування донорської крові із забезпеченням зовнішньої оцінки якості;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наблизити до нуля кількість випадків інфікування ВІЛ-інфекцією через переливання крові та її продуктів, а також під час пересадки клітин, тканин, органів;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 xml:space="preserve">забезпечити проведення лабораторних досліджень та діагностики ВІЛ-інфекції гарантованої якості; 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забезпечити надання медикаментозної постконтактної профілактики ВІЛ-інфікування особам з можливим ризиком інфікування ВІЛ;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вжити заходів для зниження на 70 відсотків кількості нових випадків ВІЛ-інфекції серед підлітків з числа груп підвищеного ризику щодо інфікування ВІЛ (14-18 років);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забезпечити 100-відсотковий доступ та охоплення вагітних жінок до послуг з консультування та тестування на ВІЛ-інфекцію та профілактики передачі ВІЛ від матері до дитини;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забезпечити у 100 відсотків дітей, народжених ВІЛ-позитивними матерями, раннє виявлення випадків інфікування із застосуванням новітніх технологій діагностики;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забезпечити доступ для людей, які живуть з ВІЛ, до допоміжних репродуктивних технологій за умови запобігання передачі ВІЛ від батьків до майбутньої дитини;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 xml:space="preserve">розширити охоплення програмами профілактики ВІЛ представників груп підвищеного ризику щодо інфікування ВІЛ та їх статевих партнерів, а також ув’язнених, дітей із сімей, які перебувають у складних життєвих обставинах, безпритульних та бездоглядних дітей та які не отримують належного батьківського піклування; 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забезпечити профілактику інфікування ВІЛ на робочому місці, передусім для медичних працівників;</w:t>
      </w:r>
    </w:p>
    <w:p w:rsidR="000E3640" w:rsidRPr="0085765C" w:rsidRDefault="000E3640" w:rsidP="000A6995">
      <w:pPr>
        <w:jc w:val="both"/>
        <w:rPr>
          <w:sz w:val="28"/>
          <w:szCs w:val="28"/>
        </w:rPr>
      </w:pPr>
      <w:r w:rsidRPr="0085765C">
        <w:rPr>
          <w:sz w:val="28"/>
          <w:szCs w:val="28"/>
        </w:rPr>
        <w:t xml:space="preserve">        забезпечити розробку, виготовлення та розповсюдження соціальної реклами, просвітницьких програм з формування здорового способу життя у загального населення; </w:t>
      </w:r>
    </w:p>
    <w:p w:rsidR="000E3640" w:rsidRPr="0085765C" w:rsidRDefault="000E3640" w:rsidP="00D978F8">
      <w:pPr>
        <w:ind w:firstLine="576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сприяти плануванню та впровадженню програм сексуального виховання молоді та формування навичок збереження репродуктивного здоров’я з урахуванням ґендерного підходу;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врахувати ґендерний підхід при наданні медико-соціальних і профілактичних послуг людям, які живуть з ВІЛ (у тому числі підліткам);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забезпечити здійснення медико-соціальних заходів із супроводу лікування, залучення та утримання ВІЛ-позитивних пацієнтів у медичних програмах;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забезпечити охоплення соціальними послугами з догляду та підтримки ВІЛ-інфікованих осіб, які перебувають під медичним наглядом у закладах охорони здоров’я;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 xml:space="preserve">забезпечити доступ до безперервного лікування антиретровірусною терапією для хворих на ВІЛ-інфекцію, які цього потребують; 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запровадити застосування антиретровірусної терапії як засобу профілактики поширення ВІЛ-інфекції, в тому числі шляхом раннього виявлення і раннього лікування;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забезпечити лабораторний супровід лікування ВІЛ-інфекції, сприяти формуванню прихильності до антиретровірусної терапії;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забезпечити безперервність проведення антиретровірусної терапії шляхом своєчасного планування, здійснення закупівель і постачання антиретровірусних</w:t>
      </w:r>
      <w:r>
        <w:rPr>
          <w:sz w:val="28"/>
          <w:szCs w:val="28"/>
        </w:rPr>
        <w:t xml:space="preserve"> </w:t>
      </w:r>
      <w:r w:rsidRPr="0085765C">
        <w:rPr>
          <w:sz w:val="28"/>
          <w:szCs w:val="28"/>
        </w:rPr>
        <w:t>препаратів, створення їх запасу та контролю за цільовим використанням;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здійснити заходи щодо залучення представників груп підвищеного ризику щодо інфікування ВІЛ до безперешкодного лікування антиретровірусною терапією;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забезпечити організацію та доступ до паліативної та хоспісної допомоги людям, які живуть з ВІЛ, та підготовку відповідних кадрів для надання такої допомоги;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забезпечити лікування та медикаментозну профілактику опортуністичних інфекцій, супутніх захворювань (туберкульозу, інфекцій, що передаються статевим шляхом, вірусних гепатитів), ускладнень ВІЛ-інфекції та хвороб, зумовлених ВІЛ, у ВІЛ-інфікованих осіб;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узгодити системи протидії туберкульозу та протидії ВІЛ-інфекції/СНІДу щодо раннього виявлення випадків захворювання на туберкульоз та розширення профілактичного лікування латентної туберкульозної інфекції для людей, які живуть з ВІЛ;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охопити безперервними програмами замісної підтримувальної терапії щонайменше 35 відсотків споживачів опіоїдних ін’єкційних наркотиків, які цього потребують, із залученням їх до реабілітаційних програм, у тому числі у закладах Державної пенітенціарної служби;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розширити інтегрований підхід до надання медико-соціальних послуг ВІЛ-інфікованим споживачам ін’єкційних наркотиків (у тому числі вагітним жінкам), забезпечити децентралізацію цих послуг через мережу центрів профілактики і боротьби зі СНІДом та кабінетів «Довіра» з метою підвищення їх доступності на місцевому рівні;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сформувати толерантне ставлення до людей, які живуть з ВІЛ-інфекцією, та представників груп підвищеного ризику щодо інфікування ВІЛ і знизити на 50 відсотків рівень стигм</w:t>
      </w:r>
      <w:r>
        <w:rPr>
          <w:sz w:val="28"/>
          <w:szCs w:val="28"/>
        </w:rPr>
        <w:t>и та дискримінації до цих людей;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забезпечити доступ до правової допомоги для людей, які живуть з ВІЛ, та представників груп підвищеного ризику, у випадках порушення їх прав;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розширити інформаційні, навчальні програми з формування толерантного ставлення до людей, які живуть з ВІЛ, та представників груп підвищеного ризику щодо інфікування ВІЛ, а також з питань захисту своїх прав людьми, які живуть з ВІЛ, для запобігання випадкам їх дискримінації;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 xml:space="preserve">удосконалити механізми міжвідомчої і міжсекторальної координації виконання заходів з протидії ВІЛ-інфекції; 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забезпечити інноваційне адміністрування діяльності спеціалізованих служб і закладів, центрів профілактики і боротьби зі СНІДом, що надають медичні і соціальні послуги людям, які живуть з ВІЛ, у відповідності з реформою системи охорони здоров’я;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забезпечити надання послуг з консультування, тестування, діагностики ВІЛ-інфекції в загальнолікарняній мережі;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удосконалити на національному і регіональному рівні механізми державних закупівель, забезпечити своєчасне постачання в достатній кількості препаратів для лікування опортуністичних інфекцій, антиретровірусних</w:t>
      </w:r>
      <w:r>
        <w:rPr>
          <w:sz w:val="28"/>
          <w:szCs w:val="28"/>
        </w:rPr>
        <w:t xml:space="preserve"> </w:t>
      </w:r>
      <w:r w:rsidRPr="0085765C">
        <w:rPr>
          <w:sz w:val="28"/>
          <w:szCs w:val="28"/>
        </w:rPr>
        <w:t>препаратів, тест-систем для тестування на ВІЛ і лабораторного моніторингу людей, які живуть з ВІЛ, інших лікарських засобів;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забезпечити розвиток системи моніторингу і оцінки ефективності заходів, що проводяться на національ</w:t>
      </w:r>
      <w:r>
        <w:rPr>
          <w:sz w:val="28"/>
          <w:szCs w:val="28"/>
        </w:rPr>
        <w:t>ному та регіональному рівні;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забезпечити державну підтримку життєстійкості програм, які реалізуються за рахунок Глобального фонду для боротьби зі СНІДом, туберкульозом і малярією, інших донорів;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забезпечити застосування механізму соціального замовлення з надання послуг у сфері протидії ВІЛ-інфекції/СНІДу відповідно до затверджених стандартів із залученням громадських і благодійних організацій.</w:t>
      </w:r>
    </w:p>
    <w:p w:rsidR="000E3640" w:rsidRPr="0085765C" w:rsidRDefault="000E3640" w:rsidP="00747429">
      <w:pPr>
        <w:ind w:firstLine="567"/>
        <w:jc w:val="both"/>
        <w:rPr>
          <w:sz w:val="28"/>
          <w:szCs w:val="28"/>
        </w:rPr>
      </w:pPr>
    </w:p>
    <w:p w:rsidR="000E3640" w:rsidRPr="0085765C" w:rsidRDefault="000E3640" w:rsidP="009E24E3">
      <w:pPr>
        <w:ind w:firstLine="567"/>
        <w:jc w:val="center"/>
        <w:rPr>
          <w:b/>
          <w:sz w:val="28"/>
          <w:szCs w:val="28"/>
        </w:rPr>
      </w:pPr>
      <w:r w:rsidRPr="0085765C">
        <w:rPr>
          <w:b/>
          <w:sz w:val="28"/>
          <w:szCs w:val="28"/>
        </w:rPr>
        <w:t>ОЧІКУВАНІ РЕЗУЛЬТАТИ, ЕФЕКТИВНІСТЬ ПРОГРАМИ</w:t>
      </w:r>
    </w:p>
    <w:p w:rsidR="000E3640" w:rsidRPr="0085765C" w:rsidRDefault="000E3640" w:rsidP="009E24E3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Виконання Програми спрямовано на досягнення таких результатів за умови забезпечення їх повного та своєчасного фінансування:</w:t>
      </w:r>
    </w:p>
    <w:p w:rsidR="000E3640" w:rsidRPr="0085765C" w:rsidRDefault="000E3640" w:rsidP="009E24E3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наблизити до нуля кількість нових випадків інфікування ВІЛ серед загальн</w:t>
      </w:r>
      <w:r>
        <w:rPr>
          <w:sz w:val="28"/>
          <w:szCs w:val="28"/>
        </w:rPr>
        <w:t>ого населення, передусім молоді,</w:t>
      </w:r>
      <w:r w:rsidRPr="0085765C">
        <w:rPr>
          <w:sz w:val="28"/>
          <w:szCs w:val="28"/>
        </w:rPr>
        <w:t xml:space="preserve"> та зменшити на 50 відсотків кількість нових випадків інфікування ВІЛ серед груп підвищеного ризику щодо інфікування ВІЛ;</w:t>
      </w:r>
    </w:p>
    <w:p w:rsidR="000E3640" w:rsidRPr="0085765C" w:rsidRDefault="000E3640" w:rsidP="009E24E3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наблизити до нуля кількість випадків передачі ВІЛ-інфекції від матері до дитини;</w:t>
      </w:r>
    </w:p>
    <w:p w:rsidR="000E3640" w:rsidRPr="0085765C" w:rsidRDefault="000E3640" w:rsidP="009E24E3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забезпечити доступ до профілактичних програм для усіх груп підвищеного ризику щодо інфікування ВІЛ;</w:t>
      </w:r>
    </w:p>
    <w:p w:rsidR="000E3640" w:rsidRPr="0085765C" w:rsidRDefault="000E3640" w:rsidP="009E24E3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охопити 100 відсотків школярів та студентської молоді програмами профілактики ВІЛ-інфекції/СНІДу та формування здорового способу життя у навчальних закладах усіх форм власності;</w:t>
      </w:r>
    </w:p>
    <w:p w:rsidR="000E3640" w:rsidRPr="0085765C" w:rsidRDefault="000E3640" w:rsidP="009E24E3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охопити медико-соціальними послугами з догляду та підтримки 100 відсотків ВІЛ-інфікованих осіб, які перебувають під медичним наглядом у закладах охорони здоров’я;</w:t>
      </w:r>
    </w:p>
    <w:p w:rsidR="000E3640" w:rsidRPr="0085765C" w:rsidRDefault="000E3640" w:rsidP="009E24E3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 xml:space="preserve">забезпечити доступ до безперервного лікування антиретровірусною терапією для 100 відсотків хворих на ВІЛ-інфекцію, які цього потребують; </w:t>
      </w:r>
    </w:p>
    <w:p w:rsidR="000E3640" w:rsidRPr="0085765C" w:rsidRDefault="000E3640" w:rsidP="009E24E3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зменшити на 50 відсотків смертність від туберкульозу серед хворих з ко-інфекцією ВІЛ/ТБ;</w:t>
      </w:r>
    </w:p>
    <w:p w:rsidR="000E3640" w:rsidRPr="0085765C" w:rsidRDefault="000E3640" w:rsidP="009E24E3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охопити безперервними програмами замісної підтримувальної терапії щонайменше 35 відсотків споживачів опіоїдних ін'єкційних наркотиків, які цього потребують, із залученням їх до реабілітаційних програм;</w:t>
      </w:r>
    </w:p>
    <w:p w:rsidR="000E3640" w:rsidRPr="0085765C" w:rsidRDefault="000E3640" w:rsidP="009E24E3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сформувати толерантне ставлення до людей, які живуть з ВІЛ, та представників груп підвищеного ризику щодо інфікування ВІЛ і знизити на 50 відсотків рівень стигми та дискримінації до цих людей.</w:t>
      </w:r>
    </w:p>
    <w:p w:rsidR="000E3640" w:rsidRPr="0085765C" w:rsidRDefault="000E3640" w:rsidP="009E24E3">
      <w:pPr>
        <w:ind w:firstLine="567"/>
        <w:jc w:val="both"/>
        <w:rPr>
          <w:sz w:val="28"/>
          <w:szCs w:val="28"/>
        </w:rPr>
      </w:pPr>
      <w:r w:rsidRPr="0085765C">
        <w:rPr>
          <w:sz w:val="28"/>
          <w:szCs w:val="28"/>
        </w:rPr>
        <w:t>Розраховані показники подано в Додатку 3.</w:t>
      </w:r>
    </w:p>
    <w:p w:rsidR="000E3640" w:rsidRPr="0085765C" w:rsidRDefault="000E3640" w:rsidP="003A6D43">
      <w:pPr>
        <w:rPr>
          <w:sz w:val="28"/>
          <w:szCs w:val="28"/>
        </w:rPr>
      </w:pPr>
    </w:p>
    <w:p w:rsidR="000E3640" w:rsidRDefault="000E3640" w:rsidP="003A6D43">
      <w:pPr>
        <w:jc w:val="center"/>
        <w:rPr>
          <w:b/>
          <w:sz w:val="28"/>
          <w:szCs w:val="28"/>
        </w:rPr>
      </w:pPr>
      <w:r w:rsidRPr="0085765C">
        <w:rPr>
          <w:b/>
          <w:sz w:val="28"/>
          <w:szCs w:val="28"/>
        </w:rPr>
        <w:t xml:space="preserve">УПРАВЛІННЯ  ТА  КОНТРОЛЬ  </w:t>
      </w:r>
    </w:p>
    <w:p w:rsidR="000E3640" w:rsidRPr="0085765C" w:rsidRDefault="000E3640" w:rsidP="003A6D43">
      <w:pPr>
        <w:jc w:val="center"/>
        <w:rPr>
          <w:b/>
          <w:sz w:val="28"/>
          <w:szCs w:val="28"/>
        </w:rPr>
      </w:pPr>
      <w:r w:rsidRPr="0085765C">
        <w:rPr>
          <w:b/>
          <w:sz w:val="28"/>
          <w:szCs w:val="28"/>
        </w:rPr>
        <w:t>ЗА  ХОДОМ  ВИКОНАННЯ  ПРОГРАМИ</w:t>
      </w:r>
    </w:p>
    <w:p w:rsidR="000E3640" w:rsidRPr="0085765C" w:rsidRDefault="000E3640" w:rsidP="003A6D43">
      <w:pPr>
        <w:jc w:val="both"/>
        <w:rPr>
          <w:sz w:val="28"/>
          <w:szCs w:val="28"/>
        </w:rPr>
      </w:pPr>
      <w:r w:rsidRPr="0085765C">
        <w:rPr>
          <w:sz w:val="28"/>
          <w:szCs w:val="28"/>
        </w:rPr>
        <w:t xml:space="preserve">            Здійснюється Координаційною радою з питань протидії туберкульозу, ВІЛ-інфекції/СНІДу та боротьби з наркоманією при </w:t>
      </w:r>
      <w:r>
        <w:rPr>
          <w:sz w:val="28"/>
          <w:szCs w:val="28"/>
        </w:rPr>
        <w:t>Лубенській міській раді</w:t>
      </w:r>
    </w:p>
    <w:p w:rsidR="000E3640" w:rsidRPr="0085765C" w:rsidRDefault="000E3640" w:rsidP="003A6D43">
      <w:pPr>
        <w:jc w:val="center"/>
        <w:rPr>
          <w:sz w:val="28"/>
          <w:szCs w:val="28"/>
        </w:rPr>
      </w:pPr>
    </w:p>
    <w:p w:rsidR="000E3640" w:rsidRPr="0085765C" w:rsidRDefault="000E3640" w:rsidP="003A6D43">
      <w:pPr>
        <w:rPr>
          <w:sz w:val="28"/>
          <w:szCs w:val="28"/>
        </w:rPr>
        <w:sectPr w:rsidR="000E3640" w:rsidRPr="0085765C" w:rsidSect="00025211">
          <w:headerReference w:type="even" r:id="rId7"/>
          <w:headerReference w:type="default" r:id="rId8"/>
          <w:pgSz w:w="11906" w:h="16838"/>
          <w:pgMar w:top="567" w:right="851" w:bottom="567" w:left="1701" w:header="709" w:footer="709" w:gutter="0"/>
          <w:cols w:space="708"/>
          <w:titlePg/>
          <w:docGrid w:linePitch="360"/>
        </w:sectPr>
      </w:pPr>
    </w:p>
    <w:p w:rsidR="000E3640" w:rsidRDefault="000E3640" w:rsidP="003A6D43">
      <w:pPr>
        <w:jc w:val="center"/>
        <w:rPr>
          <w:b/>
          <w:sz w:val="28"/>
          <w:szCs w:val="28"/>
        </w:rPr>
      </w:pPr>
    </w:p>
    <w:p w:rsidR="000E3640" w:rsidRDefault="000E3640" w:rsidP="003A6D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Напрями діяльності та заходи з виконання Міської цільової соціальної програми</w:t>
      </w:r>
      <w:r w:rsidRPr="00087A56">
        <w:rPr>
          <w:b/>
          <w:sz w:val="28"/>
          <w:szCs w:val="28"/>
        </w:rPr>
        <w:t xml:space="preserve"> </w:t>
      </w:r>
      <w:r w:rsidRPr="00087A56">
        <w:rPr>
          <w:b/>
          <w:sz w:val="28"/>
          <w:szCs w:val="28"/>
        </w:rPr>
        <w:br/>
        <w:t>протидії ВІЛ-інфекції/СНІДу на 2014-2018 роки</w:t>
      </w:r>
    </w:p>
    <w:p w:rsidR="000E3640" w:rsidRPr="0058139C" w:rsidRDefault="000E3640" w:rsidP="003A6D43">
      <w:pPr>
        <w:jc w:val="center"/>
        <w:rPr>
          <w:b/>
          <w:sz w:val="28"/>
          <w:szCs w:val="28"/>
        </w:rPr>
      </w:pPr>
    </w:p>
    <w:p w:rsidR="000E3640" w:rsidRDefault="000E3640" w:rsidP="003A6D43">
      <w:pPr>
        <w:jc w:val="center"/>
        <w:rPr>
          <w:b/>
          <w:sz w:val="28"/>
          <w:szCs w:val="28"/>
        </w:rPr>
      </w:pPr>
    </w:p>
    <w:tbl>
      <w:tblPr>
        <w:tblW w:w="156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0"/>
        <w:gridCol w:w="2472"/>
        <w:gridCol w:w="16"/>
        <w:gridCol w:w="45"/>
        <w:gridCol w:w="157"/>
        <w:gridCol w:w="8"/>
        <w:gridCol w:w="18"/>
        <w:gridCol w:w="18"/>
        <w:gridCol w:w="1832"/>
        <w:gridCol w:w="2484"/>
        <w:gridCol w:w="24"/>
        <w:gridCol w:w="24"/>
        <w:gridCol w:w="765"/>
        <w:gridCol w:w="24"/>
        <w:gridCol w:w="2368"/>
        <w:gridCol w:w="24"/>
        <w:gridCol w:w="909"/>
        <w:gridCol w:w="6"/>
        <w:gridCol w:w="8"/>
        <w:gridCol w:w="20"/>
        <w:gridCol w:w="720"/>
        <w:gridCol w:w="14"/>
        <w:gridCol w:w="52"/>
        <w:gridCol w:w="14"/>
        <w:gridCol w:w="668"/>
        <w:gridCol w:w="64"/>
        <w:gridCol w:w="8"/>
        <w:gridCol w:w="26"/>
        <w:gridCol w:w="31"/>
        <w:gridCol w:w="752"/>
        <w:gridCol w:w="17"/>
        <w:gridCol w:w="38"/>
        <w:gridCol w:w="711"/>
        <w:gridCol w:w="58"/>
        <w:gridCol w:w="30"/>
        <w:gridCol w:w="8"/>
        <w:gridCol w:w="807"/>
      </w:tblGrid>
      <w:tr w:rsidR="000E3640" w:rsidRPr="00A1541E" w:rsidTr="0070382D">
        <w:trPr>
          <w:trHeight w:val="620"/>
        </w:trPr>
        <w:tc>
          <w:tcPr>
            <w:tcW w:w="420" w:type="dxa"/>
            <w:vMerge w:val="restart"/>
          </w:tcPr>
          <w:p w:rsidR="000E3640" w:rsidRPr="00A1541E" w:rsidRDefault="000E3640" w:rsidP="003A6D43">
            <w:pPr>
              <w:jc w:val="center"/>
              <w:rPr>
                <w:sz w:val="20"/>
                <w:szCs w:val="20"/>
              </w:rPr>
            </w:pPr>
            <w:r w:rsidRPr="00A1541E">
              <w:rPr>
                <w:sz w:val="20"/>
                <w:szCs w:val="20"/>
              </w:rPr>
              <w:t>№</w:t>
            </w:r>
          </w:p>
          <w:p w:rsidR="000E3640" w:rsidRPr="00A1541E" w:rsidRDefault="000E3640" w:rsidP="003A6D43">
            <w:pPr>
              <w:jc w:val="center"/>
              <w:rPr>
                <w:sz w:val="20"/>
                <w:szCs w:val="20"/>
              </w:rPr>
            </w:pPr>
            <w:r w:rsidRPr="00A1541E">
              <w:rPr>
                <w:sz w:val="20"/>
                <w:szCs w:val="20"/>
              </w:rPr>
              <w:t>п\п</w:t>
            </w:r>
          </w:p>
          <w:p w:rsidR="000E3640" w:rsidRPr="00A1541E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6" w:type="dxa"/>
            <w:gridSpan w:val="6"/>
            <w:vMerge w:val="restart"/>
            <w:vAlign w:val="center"/>
          </w:tcPr>
          <w:p w:rsidR="000E3640" w:rsidRPr="003271AE" w:rsidRDefault="000E3640" w:rsidP="003271AE">
            <w:pPr>
              <w:jc w:val="center"/>
            </w:pPr>
            <w:r w:rsidRPr="003271AE">
              <w:t>Назва напряму</w:t>
            </w:r>
          </w:p>
          <w:p w:rsidR="000E3640" w:rsidRPr="003271AE" w:rsidRDefault="000E3640" w:rsidP="003271AE">
            <w:pPr>
              <w:jc w:val="center"/>
            </w:pPr>
          </w:p>
        </w:tc>
        <w:tc>
          <w:tcPr>
            <w:tcW w:w="1850" w:type="dxa"/>
            <w:gridSpan w:val="2"/>
            <w:vMerge w:val="restart"/>
            <w:vAlign w:val="center"/>
          </w:tcPr>
          <w:p w:rsidR="000E3640" w:rsidRPr="003271AE" w:rsidRDefault="000E3640" w:rsidP="003271AE">
            <w:pPr>
              <w:jc w:val="center"/>
            </w:pPr>
            <w:r>
              <w:t>Найменування показника</w:t>
            </w:r>
          </w:p>
        </w:tc>
        <w:tc>
          <w:tcPr>
            <w:tcW w:w="2508" w:type="dxa"/>
            <w:gridSpan w:val="2"/>
            <w:vMerge w:val="restart"/>
            <w:vAlign w:val="center"/>
          </w:tcPr>
          <w:p w:rsidR="000E3640" w:rsidRPr="003271AE" w:rsidRDefault="000E3640" w:rsidP="003271AE">
            <w:pPr>
              <w:jc w:val="center"/>
            </w:pPr>
            <w:r w:rsidRPr="003271AE">
              <w:t>найменування заходу</w:t>
            </w:r>
          </w:p>
          <w:p w:rsidR="000E3640" w:rsidRPr="003271AE" w:rsidRDefault="000E3640" w:rsidP="003271AE">
            <w:pPr>
              <w:jc w:val="center"/>
            </w:pPr>
          </w:p>
        </w:tc>
        <w:tc>
          <w:tcPr>
            <w:tcW w:w="789" w:type="dxa"/>
            <w:gridSpan w:val="2"/>
            <w:vMerge w:val="restart"/>
            <w:vAlign w:val="center"/>
          </w:tcPr>
          <w:p w:rsidR="000E3640" w:rsidRPr="00A1541E" w:rsidRDefault="000E3640" w:rsidP="00B03CA4">
            <w:pPr>
              <w:jc w:val="center"/>
              <w:rPr>
                <w:sz w:val="20"/>
                <w:szCs w:val="20"/>
              </w:rPr>
            </w:pPr>
          </w:p>
          <w:p w:rsidR="000E3640" w:rsidRPr="00A1541E" w:rsidRDefault="000E3640" w:rsidP="00B03CA4">
            <w:pPr>
              <w:jc w:val="center"/>
              <w:rPr>
                <w:sz w:val="20"/>
                <w:szCs w:val="20"/>
              </w:rPr>
            </w:pPr>
            <w:r w:rsidRPr="00A1541E">
              <w:rPr>
                <w:sz w:val="20"/>
                <w:szCs w:val="20"/>
              </w:rPr>
              <w:t>Строк виконання заходу</w:t>
            </w:r>
          </w:p>
        </w:tc>
        <w:tc>
          <w:tcPr>
            <w:tcW w:w="2416" w:type="dxa"/>
            <w:gridSpan w:val="3"/>
            <w:vMerge w:val="restart"/>
            <w:vAlign w:val="center"/>
          </w:tcPr>
          <w:p w:rsidR="000E3640" w:rsidRPr="00A1541E" w:rsidRDefault="000E3640" w:rsidP="00B03CA4">
            <w:pPr>
              <w:jc w:val="center"/>
              <w:rPr>
                <w:sz w:val="20"/>
                <w:szCs w:val="20"/>
              </w:rPr>
            </w:pPr>
          </w:p>
          <w:p w:rsidR="000E3640" w:rsidRPr="00A1541E" w:rsidRDefault="000E3640" w:rsidP="00B03CA4">
            <w:pPr>
              <w:jc w:val="center"/>
              <w:rPr>
                <w:sz w:val="20"/>
                <w:szCs w:val="20"/>
              </w:rPr>
            </w:pPr>
            <w:r w:rsidRPr="00A1541E">
              <w:rPr>
                <w:sz w:val="20"/>
                <w:szCs w:val="20"/>
              </w:rPr>
              <w:t>Виконавці</w:t>
            </w:r>
          </w:p>
        </w:tc>
        <w:tc>
          <w:tcPr>
            <w:tcW w:w="943" w:type="dxa"/>
            <w:gridSpan w:val="4"/>
            <w:vMerge w:val="restart"/>
            <w:vAlign w:val="center"/>
          </w:tcPr>
          <w:p w:rsidR="000E3640" w:rsidRPr="00811025" w:rsidRDefault="000E3640" w:rsidP="00811025">
            <w:pPr>
              <w:jc w:val="center"/>
              <w:rPr>
                <w:sz w:val="18"/>
                <w:szCs w:val="18"/>
              </w:rPr>
            </w:pPr>
          </w:p>
          <w:p w:rsidR="000E3640" w:rsidRPr="00811025" w:rsidRDefault="000E3640" w:rsidP="00811025">
            <w:pPr>
              <w:jc w:val="center"/>
              <w:rPr>
                <w:sz w:val="18"/>
                <w:szCs w:val="18"/>
              </w:rPr>
            </w:pPr>
            <w:r w:rsidRPr="00811025">
              <w:rPr>
                <w:sz w:val="18"/>
                <w:szCs w:val="18"/>
              </w:rPr>
              <w:t>Джерела фінансування</w:t>
            </w:r>
          </w:p>
        </w:tc>
        <w:tc>
          <w:tcPr>
            <w:tcW w:w="4018" w:type="dxa"/>
            <w:gridSpan w:val="17"/>
          </w:tcPr>
          <w:p w:rsidR="000E3640" w:rsidRPr="00A1541E" w:rsidRDefault="000E3640" w:rsidP="003A6D43">
            <w:pPr>
              <w:jc w:val="center"/>
              <w:rPr>
                <w:sz w:val="20"/>
                <w:szCs w:val="20"/>
              </w:rPr>
            </w:pPr>
          </w:p>
          <w:p w:rsidR="000E3640" w:rsidRDefault="000E3640" w:rsidP="003A6D43">
            <w:pPr>
              <w:jc w:val="center"/>
              <w:rPr>
                <w:sz w:val="20"/>
                <w:szCs w:val="20"/>
              </w:rPr>
            </w:pPr>
            <w:r w:rsidRPr="00A1541E">
              <w:rPr>
                <w:sz w:val="20"/>
                <w:szCs w:val="20"/>
              </w:rPr>
              <w:t xml:space="preserve">Орієнтовані обсяги </w:t>
            </w:r>
          </w:p>
          <w:p w:rsidR="000E3640" w:rsidRPr="00A1541E" w:rsidRDefault="000E3640" w:rsidP="003A6D43">
            <w:pPr>
              <w:jc w:val="center"/>
              <w:rPr>
                <w:sz w:val="20"/>
                <w:szCs w:val="20"/>
              </w:rPr>
            </w:pPr>
            <w:r w:rsidRPr="00A1541E">
              <w:rPr>
                <w:sz w:val="20"/>
                <w:szCs w:val="20"/>
              </w:rPr>
              <w:t>фінансування</w:t>
            </w:r>
            <w:r>
              <w:rPr>
                <w:sz w:val="20"/>
                <w:szCs w:val="20"/>
              </w:rPr>
              <w:t xml:space="preserve"> по рокам</w:t>
            </w:r>
          </w:p>
          <w:p w:rsidR="000E3640" w:rsidRPr="00A1541E" w:rsidRDefault="000E3640" w:rsidP="003A6D43">
            <w:pPr>
              <w:rPr>
                <w:sz w:val="20"/>
                <w:szCs w:val="20"/>
              </w:rPr>
            </w:pPr>
          </w:p>
        </w:tc>
      </w:tr>
      <w:tr w:rsidR="000E3640" w:rsidRPr="00A1541E" w:rsidTr="0070382D">
        <w:trPr>
          <w:trHeight w:val="1145"/>
        </w:trPr>
        <w:tc>
          <w:tcPr>
            <w:tcW w:w="420" w:type="dxa"/>
            <w:vMerge/>
          </w:tcPr>
          <w:p w:rsidR="000E3640" w:rsidRPr="00A1541E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6" w:type="dxa"/>
            <w:gridSpan w:val="6"/>
            <w:vMerge/>
          </w:tcPr>
          <w:p w:rsidR="000E3640" w:rsidRPr="00A1541E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vMerge/>
          </w:tcPr>
          <w:p w:rsidR="000E3640" w:rsidRPr="00A1541E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8" w:type="dxa"/>
            <w:gridSpan w:val="2"/>
            <w:vMerge/>
          </w:tcPr>
          <w:p w:rsidR="000E3640" w:rsidRPr="00A1541E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gridSpan w:val="2"/>
            <w:vMerge/>
          </w:tcPr>
          <w:p w:rsidR="000E3640" w:rsidRPr="00A1541E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6" w:type="dxa"/>
            <w:gridSpan w:val="3"/>
            <w:vMerge/>
          </w:tcPr>
          <w:p w:rsidR="000E3640" w:rsidRPr="00A1541E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3" w:type="dxa"/>
            <w:gridSpan w:val="4"/>
            <w:vMerge/>
          </w:tcPr>
          <w:p w:rsidR="000E3640" w:rsidRPr="00A1541E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0E3640" w:rsidRPr="00A1541E" w:rsidRDefault="000E3640" w:rsidP="00EA7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748" w:type="dxa"/>
            <w:gridSpan w:val="4"/>
            <w:vAlign w:val="center"/>
          </w:tcPr>
          <w:p w:rsidR="000E3640" w:rsidRPr="00A1541E" w:rsidRDefault="000E3640" w:rsidP="00EA7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898" w:type="dxa"/>
            <w:gridSpan w:val="6"/>
            <w:vAlign w:val="center"/>
          </w:tcPr>
          <w:p w:rsidR="000E3640" w:rsidRPr="00A1541E" w:rsidRDefault="000E3640" w:rsidP="00EA7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749" w:type="dxa"/>
            <w:gridSpan w:val="2"/>
            <w:vAlign w:val="center"/>
          </w:tcPr>
          <w:p w:rsidR="000E3640" w:rsidRPr="00A1541E" w:rsidRDefault="000E3640" w:rsidP="00EA7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903" w:type="dxa"/>
            <w:gridSpan w:val="4"/>
            <w:vAlign w:val="center"/>
          </w:tcPr>
          <w:p w:rsidR="000E3640" w:rsidRPr="00A1541E" w:rsidRDefault="000E3640" w:rsidP="00EA7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</w:tr>
      <w:tr w:rsidR="000E3640" w:rsidRPr="00A1541E" w:rsidTr="000C63AB">
        <w:trPr>
          <w:trHeight w:val="640"/>
        </w:trPr>
        <w:tc>
          <w:tcPr>
            <w:tcW w:w="15660" w:type="dxa"/>
            <w:gridSpan w:val="37"/>
          </w:tcPr>
          <w:p w:rsidR="000E3640" w:rsidRDefault="000E3640" w:rsidP="003A6D43">
            <w:pPr>
              <w:jc w:val="center"/>
              <w:rPr>
                <w:b/>
              </w:rPr>
            </w:pPr>
          </w:p>
          <w:p w:rsidR="000E3640" w:rsidRPr="00FA04AC" w:rsidRDefault="000E3640" w:rsidP="003A6D43">
            <w:pPr>
              <w:jc w:val="center"/>
              <w:rPr>
                <w:b/>
              </w:rPr>
            </w:pPr>
            <w:r w:rsidRPr="00FA04AC">
              <w:rPr>
                <w:b/>
              </w:rPr>
              <w:t>І. Організаційні заходи</w:t>
            </w:r>
          </w:p>
          <w:p w:rsidR="000E3640" w:rsidRPr="00A1541E" w:rsidRDefault="000E3640" w:rsidP="00EA72A1">
            <w:pPr>
              <w:jc w:val="center"/>
              <w:rPr>
                <w:sz w:val="20"/>
                <w:szCs w:val="20"/>
              </w:rPr>
            </w:pPr>
          </w:p>
        </w:tc>
      </w:tr>
      <w:tr w:rsidR="000E3640" w:rsidRPr="00A1541E" w:rsidTr="0070382D">
        <w:trPr>
          <w:trHeight w:val="2059"/>
        </w:trPr>
        <w:tc>
          <w:tcPr>
            <w:tcW w:w="420" w:type="dxa"/>
            <w:vMerge w:val="restart"/>
          </w:tcPr>
          <w:p w:rsidR="000E3640" w:rsidRPr="0030745A" w:rsidRDefault="000E3640" w:rsidP="003A6D43">
            <w:pPr>
              <w:jc w:val="center"/>
            </w:pPr>
            <w:r w:rsidRPr="0030745A">
              <w:t>1.</w:t>
            </w:r>
          </w:p>
        </w:tc>
        <w:tc>
          <w:tcPr>
            <w:tcW w:w="2690" w:type="dxa"/>
            <w:gridSpan w:val="4"/>
            <w:vMerge w:val="restart"/>
          </w:tcPr>
          <w:p w:rsidR="000E3640" w:rsidRPr="000F2E30" w:rsidRDefault="000E3640" w:rsidP="000F2E30">
            <w:r w:rsidRPr="000F2E30">
              <w:t>Удосконалення механізмів міжвідомчої і між секторальної координації виконання заходів з протидії ВІЛ-інфекції</w:t>
            </w:r>
          </w:p>
        </w:tc>
        <w:tc>
          <w:tcPr>
            <w:tcW w:w="1876" w:type="dxa"/>
            <w:gridSpan w:val="4"/>
          </w:tcPr>
          <w:p w:rsidR="000E3640" w:rsidRPr="000F2E30" w:rsidRDefault="000E3640" w:rsidP="000F2E30">
            <w:r>
              <w:t>Кількість засідань</w:t>
            </w:r>
            <w:r w:rsidRPr="007C779E">
              <w:rPr>
                <w:sz w:val="22"/>
                <w:szCs w:val="22"/>
              </w:rPr>
              <w:t xml:space="preserve"> Координаційних рад </w:t>
            </w:r>
            <w:r>
              <w:rPr>
                <w:sz w:val="22"/>
                <w:szCs w:val="22"/>
              </w:rPr>
              <w:t xml:space="preserve">з </w:t>
            </w:r>
            <w:r w:rsidRPr="007C779E">
              <w:rPr>
                <w:sz w:val="22"/>
                <w:szCs w:val="22"/>
              </w:rPr>
              <w:t>питань протидії туберкульозу, ВІЛ-інфекції/СНІДу та боротьби з наркоманією</w:t>
            </w:r>
          </w:p>
        </w:tc>
        <w:tc>
          <w:tcPr>
            <w:tcW w:w="2532" w:type="dxa"/>
            <w:gridSpan w:val="3"/>
          </w:tcPr>
          <w:p w:rsidR="000E3640" w:rsidRPr="007C779E" w:rsidRDefault="000E3640" w:rsidP="003A6D43">
            <w:pPr>
              <w:jc w:val="both"/>
            </w:pPr>
            <w:r w:rsidRPr="007C779E">
              <w:rPr>
                <w:sz w:val="22"/>
                <w:szCs w:val="22"/>
              </w:rPr>
              <w:t xml:space="preserve">1.1. Забезпечити </w:t>
            </w:r>
            <w:r>
              <w:rPr>
                <w:sz w:val="22"/>
                <w:szCs w:val="22"/>
              </w:rPr>
              <w:t>діяльність міської Координаційної</w:t>
            </w:r>
            <w:r w:rsidRPr="007C779E">
              <w:rPr>
                <w:sz w:val="22"/>
                <w:szCs w:val="22"/>
              </w:rPr>
              <w:t xml:space="preserve"> рад</w:t>
            </w:r>
            <w:r>
              <w:rPr>
                <w:sz w:val="22"/>
                <w:szCs w:val="22"/>
              </w:rPr>
              <w:t>и з</w:t>
            </w:r>
            <w:r w:rsidRPr="007C779E">
              <w:rPr>
                <w:sz w:val="22"/>
                <w:szCs w:val="22"/>
              </w:rPr>
              <w:t xml:space="preserve"> питань протидії туберкульозу, ВІЛ-інфекції/СНІДу та боротьби з наркоманією і взаємодію цих рад.</w:t>
            </w:r>
          </w:p>
        </w:tc>
        <w:tc>
          <w:tcPr>
            <w:tcW w:w="789" w:type="dxa"/>
            <w:gridSpan w:val="2"/>
            <w:vAlign w:val="center"/>
          </w:tcPr>
          <w:p w:rsidR="000E3640" w:rsidRPr="00330F3A" w:rsidRDefault="000E3640" w:rsidP="0083734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92" w:type="dxa"/>
            <w:gridSpan w:val="2"/>
          </w:tcPr>
          <w:p w:rsidR="000E3640" w:rsidRPr="00811025" w:rsidRDefault="000E3640" w:rsidP="003A6D43">
            <w:pPr>
              <w:jc w:val="both"/>
            </w:pPr>
            <w:r w:rsidRPr="00811025">
              <w:rPr>
                <w:sz w:val="22"/>
                <w:szCs w:val="22"/>
              </w:rPr>
              <w:t xml:space="preserve"> Координаційна рада з</w:t>
            </w:r>
            <w:r w:rsidRPr="00811025">
              <w:rPr>
                <w:i/>
                <w:sz w:val="22"/>
                <w:szCs w:val="22"/>
              </w:rPr>
              <w:t xml:space="preserve"> </w:t>
            </w:r>
            <w:r w:rsidRPr="00811025">
              <w:rPr>
                <w:sz w:val="22"/>
                <w:szCs w:val="22"/>
              </w:rPr>
              <w:t>питань протидії туберкульозу, ВІЛ-інфекції/СНІДу та боротьби з наркоманією при міськвико</w:t>
            </w:r>
            <w:r>
              <w:rPr>
                <w:sz w:val="22"/>
                <w:szCs w:val="22"/>
              </w:rPr>
              <w:t>нкомі</w:t>
            </w:r>
          </w:p>
        </w:tc>
        <w:tc>
          <w:tcPr>
            <w:tcW w:w="943" w:type="dxa"/>
            <w:gridSpan w:val="4"/>
            <w:vAlign w:val="center"/>
          </w:tcPr>
          <w:p w:rsidR="000E3640" w:rsidRPr="00A1541E" w:rsidRDefault="000E3640" w:rsidP="002F46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0E3640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dxa"/>
            <w:gridSpan w:val="4"/>
          </w:tcPr>
          <w:p w:rsidR="000E3640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gridSpan w:val="6"/>
          </w:tcPr>
          <w:p w:rsidR="000E3640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dxa"/>
            <w:gridSpan w:val="2"/>
          </w:tcPr>
          <w:p w:rsidR="000E3640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gridSpan w:val="4"/>
          </w:tcPr>
          <w:p w:rsidR="000E3640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</w:tr>
      <w:tr w:rsidR="000E3640" w:rsidRPr="00A1541E" w:rsidTr="0070382D">
        <w:trPr>
          <w:trHeight w:val="2261"/>
        </w:trPr>
        <w:tc>
          <w:tcPr>
            <w:tcW w:w="420" w:type="dxa"/>
            <w:vMerge/>
          </w:tcPr>
          <w:p w:rsidR="000E3640" w:rsidRPr="0030745A" w:rsidRDefault="000E3640" w:rsidP="003A6D43">
            <w:pPr>
              <w:jc w:val="center"/>
            </w:pPr>
          </w:p>
        </w:tc>
        <w:tc>
          <w:tcPr>
            <w:tcW w:w="2690" w:type="dxa"/>
            <w:gridSpan w:val="4"/>
            <w:vMerge/>
          </w:tcPr>
          <w:p w:rsidR="000E3640" w:rsidRPr="00EE2960" w:rsidRDefault="000E3640" w:rsidP="000F2E30"/>
        </w:tc>
        <w:tc>
          <w:tcPr>
            <w:tcW w:w="1876" w:type="dxa"/>
            <w:gridSpan w:val="4"/>
          </w:tcPr>
          <w:p w:rsidR="000E3640" w:rsidRPr="00EE2960" w:rsidRDefault="000E3640" w:rsidP="000F2E30">
            <w:r>
              <w:rPr>
                <w:sz w:val="22"/>
                <w:szCs w:val="22"/>
              </w:rPr>
              <w:t>План моніторингу та оцінки ефективності Програми</w:t>
            </w:r>
          </w:p>
        </w:tc>
        <w:tc>
          <w:tcPr>
            <w:tcW w:w="2532" w:type="dxa"/>
            <w:gridSpan w:val="3"/>
          </w:tcPr>
          <w:p w:rsidR="000E3640" w:rsidRPr="007C779E" w:rsidRDefault="000E3640" w:rsidP="005151BA">
            <w:pPr>
              <w:jc w:val="both"/>
            </w:pPr>
            <w:r>
              <w:rPr>
                <w:sz w:val="22"/>
                <w:szCs w:val="22"/>
              </w:rPr>
              <w:t>1.2. Розробити та затвердити план моніторингу та оцінки ефективності міської Програми</w:t>
            </w:r>
          </w:p>
        </w:tc>
        <w:tc>
          <w:tcPr>
            <w:tcW w:w="789" w:type="dxa"/>
            <w:gridSpan w:val="2"/>
          </w:tcPr>
          <w:p w:rsidR="000E3640" w:rsidRPr="00330F3A" w:rsidRDefault="000E3640" w:rsidP="003A6D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2392" w:type="dxa"/>
            <w:gridSpan w:val="2"/>
          </w:tcPr>
          <w:p w:rsidR="000E3640" w:rsidRPr="00811025" w:rsidRDefault="000E3640" w:rsidP="003A6D43">
            <w:pPr>
              <w:jc w:val="both"/>
            </w:pPr>
            <w:r>
              <w:rPr>
                <w:sz w:val="22"/>
                <w:szCs w:val="22"/>
              </w:rPr>
              <w:t>Міська рада</w:t>
            </w:r>
          </w:p>
        </w:tc>
        <w:tc>
          <w:tcPr>
            <w:tcW w:w="943" w:type="dxa"/>
            <w:gridSpan w:val="4"/>
            <w:vAlign w:val="center"/>
          </w:tcPr>
          <w:p w:rsidR="000E3640" w:rsidRDefault="000E3640" w:rsidP="003A6D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8" w:type="dxa"/>
            <w:gridSpan w:val="4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gridSpan w:val="6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9" w:type="dxa"/>
            <w:gridSpan w:val="2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gridSpan w:val="4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</w:tr>
      <w:tr w:rsidR="000E3640" w:rsidRPr="00A1541E" w:rsidTr="0070382D">
        <w:trPr>
          <w:trHeight w:val="2261"/>
        </w:trPr>
        <w:tc>
          <w:tcPr>
            <w:tcW w:w="420" w:type="dxa"/>
            <w:vMerge w:val="restart"/>
          </w:tcPr>
          <w:p w:rsidR="000E3640" w:rsidRPr="0030745A" w:rsidRDefault="000E3640" w:rsidP="003A6D43">
            <w:pPr>
              <w:jc w:val="center"/>
            </w:pPr>
            <w:r w:rsidRPr="0030745A">
              <w:t>2.</w:t>
            </w:r>
          </w:p>
        </w:tc>
        <w:tc>
          <w:tcPr>
            <w:tcW w:w="2690" w:type="dxa"/>
            <w:gridSpan w:val="4"/>
            <w:vMerge w:val="restart"/>
          </w:tcPr>
          <w:p w:rsidR="000E3640" w:rsidRPr="00EE2960" w:rsidRDefault="000E3640" w:rsidP="000F2E30">
            <w:r w:rsidRPr="00EE2960">
              <w:t>Забезпечення сталості і життєздатності програм і заходів з протидії ВІЛ-інфекції/СНІДу</w:t>
            </w:r>
          </w:p>
        </w:tc>
        <w:tc>
          <w:tcPr>
            <w:tcW w:w="1876" w:type="dxa"/>
            <w:gridSpan w:val="4"/>
          </w:tcPr>
          <w:p w:rsidR="000E3640" w:rsidRPr="00EE2960" w:rsidRDefault="000E3640" w:rsidP="000F2E30">
            <w:r>
              <w:rPr>
                <w:sz w:val="22"/>
                <w:szCs w:val="22"/>
              </w:rPr>
              <w:t>Запровадження  механізму</w:t>
            </w:r>
            <w:r w:rsidRPr="007C779E">
              <w:rPr>
                <w:sz w:val="22"/>
                <w:szCs w:val="22"/>
              </w:rPr>
              <w:t xml:space="preserve"> соціального замовлення з надання послуг у сфері протидії ВІЛ-інфекції/СНІДу</w:t>
            </w:r>
          </w:p>
        </w:tc>
        <w:tc>
          <w:tcPr>
            <w:tcW w:w="2532" w:type="dxa"/>
            <w:gridSpan w:val="3"/>
          </w:tcPr>
          <w:p w:rsidR="000E3640" w:rsidRPr="007C779E" w:rsidRDefault="000E3640" w:rsidP="005151BA">
            <w:pPr>
              <w:jc w:val="both"/>
            </w:pPr>
            <w:r w:rsidRPr="007C779E">
              <w:rPr>
                <w:sz w:val="22"/>
                <w:szCs w:val="22"/>
              </w:rPr>
              <w:t>2.1. Забезпечити застосування механізму соціального замовлення з надання послуг у сфері протидії ВІЛ-інфекції/СНІДу відповідно до затверджених стандартів із залученням громадських і благодійних організацій</w:t>
            </w:r>
          </w:p>
        </w:tc>
        <w:tc>
          <w:tcPr>
            <w:tcW w:w="789" w:type="dxa"/>
            <w:gridSpan w:val="2"/>
          </w:tcPr>
          <w:p w:rsidR="000E3640" w:rsidRPr="00330F3A" w:rsidRDefault="000E3640" w:rsidP="003A6D43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2014-2018.</w:t>
            </w:r>
          </w:p>
        </w:tc>
        <w:tc>
          <w:tcPr>
            <w:tcW w:w="2392" w:type="dxa"/>
            <w:gridSpan w:val="2"/>
          </w:tcPr>
          <w:p w:rsidR="000E3640" w:rsidRPr="00811025" w:rsidRDefault="000E3640" w:rsidP="003A6D43">
            <w:pPr>
              <w:jc w:val="both"/>
            </w:pPr>
            <w:r>
              <w:rPr>
                <w:sz w:val="22"/>
                <w:szCs w:val="22"/>
              </w:rPr>
              <w:t>Міська рада</w:t>
            </w:r>
          </w:p>
        </w:tc>
        <w:tc>
          <w:tcPr>
            <w:tcW w:w="943" w:type="dxa"/>
            <w:gridSpan w:val="4"/>
            <w:vAlign w:val="center"/>
          </w:tcPr>
          <w:p w:rsidR="000E3640" w:rsidRPr="00DD0E0E" w:rsidRDefault="000E3640" w:rsidP="003A6D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4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gridSpan w:val="5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7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7" w:type="dxa"/>
            <w:gridSpan w:val="4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7" w:type="dxa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</w:tr>
      <w:tr w:rsidR="000E3640" w:rsidRPr="00A1541E" w:rsidTr="0070382D">
        <w:trPr>
          <w:trHeight w:val="463"/>
        </w:trPr>
        <w:tc>
          <w:tcPr>
            <w:tcW w:w="420" w:type="dxa"/>
            <w:vMerge/>
          </w:tcPr>
          <w:p w:rsidR="000E3640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0" w:type="dxa"/>
            <w:gridSpan w:val="4"/>
            <w:vMerge/>
            <w:vAlign w:val="center"/>
          </w:tcPr>
          <w:p w:rsidR="000E3640" w:rsidRPr="00EE2960" w:rsidRDefault="000E3640" w:rsidP="003A6D43"/>
        </w:tc>
        <w:tc>
          <w:tcPr>
            <w:tcW w:w="1876" w:type="dxa"/>
            <w:gridSpan w:val="4"/>
            <w:vAlign w:val="center"/>
          </w:tcPr>
          <w:p w:rsidR="000E3640" w:rsidRPr="002E3A0F" w:rsidRDefault="000E3640" w:rsidP="003A6D43">
            <w:r w:rsidRPr="002E3A0F">
              <w:rPr>
                <w:sz w:val="22"/>
                <w:szCs w:val="22"/>
              </w:rPr>
              <w:t xml:space="preserve">Кількість осіб, які пройшли навчання з застосуванням гендерного підходу під час надання послуг ВІЛ-інфікованим та </w:t>
            </w:r>
            <w:r>
              <w:rPr>
                <w:sz w:val="22"/>
                <w:szCs w:val="22"/>
              </w:rPr>
              <w:t xml:space="preserve">особам з </w:t>
            </w:r>
            <w:r w:rsidRPr="002E3A0F">
              <w:rPr>
                <w:sz w:val="22"/>
                <w:szCs w:val="22"/>
              </w:rPr>
              <w:t>груп підвищеного ризику щодо інфікування ВІЛ.</w:t>
            </w:r>
          </w:p>
        </w:tc>
        <w:tc>
          <w:tcPr>
            <w:tcW w:w="2532" w:type="dxa"/>
            <w:gridSpan w:val="3"/>
          </w:tcPr>
          <w:p w:rsidR="000E3640" w:rsidRPr="007C779E" w:rsidRDefault="000E3640" w:rsidP="005151BA">
            <w:pPr>
              <w:jc w:val="both"/>
            </w:pPr>
            <w:r w:rsidRPr="007C779E">
              <w:rPr>
                <w:sz w:val="22"/>
                <w:szCs w:val="22"/>
              </w:rPr>
              <w:t>2.2. Забезпечити запровадження гендерного підходу під час надання послуг людям, які живуть з ВІЛ, та представникам груп підвищеного ризику щодо інфікування ВІЛ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89" w:type="dxa"/>
            <w:gridSpan w:val="2"/>
          </w:tcPr>
          <w:p w:rsidR="000E3640" w:rsidRPr="00330F3A" w:rsidRDefault="000E3640" w:rsidP="003A6D43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2014-2018.</w:t>
            </w:r>
          </w:p>
        </w:tc>
        <w:tc>
          <w:tcPr>
            <w:tcW w:w="2392" w:type="dxa"/>
            <w:gridSpan w:val="2"/>
          </w:tcPr>
          <w:p w:rsidR="000E3640" w:rsidRPr="00811025" w:rsidRDefault="000E3640" w:rsidP="003A6D43">
            <w:pPr>
              <w:jc w:val="both"/>
            </w:pPr>
            <w:r>
              <w:rPr>
                <w:sz w:val="22"/>
                <w:szCs w:val="22"/>
              </w:rPr>
              <w:t>Всеукраїнська благодійна організація «Всеукраїнська мережа людей, які живуть з ВІЛ/СНІД» (далі -  Мережа ЛЖВ) (за згодою), Благодійна Асоціація «Світло надії».</w:t>
            </w:r>
          </w:p>
        </w:tc>
        <w:tc>
          <w:tcPr>
            <w:tcW w:w="943" w:type="dxa"/>
            <w:gridSpan w:val="4"/>
            <w:vAlign w:val="center"/>
          </w:tcPr>
          <w:p w:rsidR="000E3640" w:rsidRDefault="000E3640" w:rsidP="003A6D43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Глобальний фонд</w:t>
            </w:r>
          </w:p>
        </w:tc>
        <w:tc>
          <w:tcPr>
            <w:tcW w:w="800" w:type="dxa"/>
            <w:gridSpan w:val="4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gridSpan w:val="5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7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7" w:type="dxa"/>
            <w:gridSpan w:val="4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7" w:type="dxa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</w:tr>
      <w:tr w:rsidR="000E3640" w:rsidRPr="0030745A" w:rsidTr="0070382D">
        <w:trPr>
          <w:trHeight w:val="463"/>
        </w:trPr>
        <w:tc>
          <w:tcPr>
            <w:tcW w:w="420" w:type="dxa"/>
            <w:vMerge w:val="restart"/>
          </w:tcPr>
          <w:p w:rsidR="000E3640" w:rsidRPr="0030745A" w:rsidRDefault="000E3640" w:rsidP="003A6D43">
            <w:pPr>
              <w:jc w:val="center"/>
            </w:pPr>
            <w:r w:rsidRPr="0030745A">
              <w:t>3.</w:t>
            </w:r>
          </w:p>
        </w:tc>
        <w:tc>
          <w:tcPr>
            <w:tcW w:w="2690" w:type="dxa"/>
            <w:gridSpan w:val="4"/>
            <w:vMerge w:val="restart"/>
          </w:tcPr>
          <w:p w:rsidR="000E3640" w:rsidRPr="0030745A" w:rsidRDefault="000E3640" w:rsidP="000F2E30">
            <w:r w:rsidRPr="0030745A">
              <w:t>Зміцнення кадрового потенціалу і матеріально-технічної бази закладів охорони здоров’я, які надають допомогу ВІЛ-інфікованим та хворим на СНІД</w:t>
            </w:r>
          </w:p>
        </w:tc>
        <w:tc>
          <w:tcPr>
            <w:tcW w:w="1876" w:type="dxa"/>
            <w:gridSpan w:val="4"/>
          </w:tcPr>
          <w:p w:rsidR="000E3640" w:rsidRPr="00A253A4" w:rsidRDefault="000E3640" w:rsidP="000F2E30">
            <w:r>
              <w:rPr>
                <w:sz w:val="22"/>
                <w:szCs w:val="22"/>
              </w:rPr>
              <w:t>Ф</w:t>
            </w:r>
            <w:r w:rsidRPr="00A253A4">
              <w:rPr>
                <w:sz w:val="22"/>
                <w:szCs w:val="22"/>
              </w:rPr>
              <w:t>ункціону</w:t>
            </w:r>
            <w:r>
              <w:rPr>
                <w:sz w:val="22"/>
                <w:szCs w:val="22"/>
              </w:rPr>
              <w:t xml:space="preserve">вання </w:t>
            </w:r>
            <w:r w:rsidRPr="00A253A4">
              <w:rPr>
                <w:sz w:val="22"/>
                <w:szCs w:val="22"/>
              </w:rPr>
              <w:t xml:space="preserve"> кабінет</w:t>
            </w:r>
            <w:r>
              <w:rPr>
                <w:sz w:val="22"/>
                <w:szCs w:val="22"/>
              </w:rPr>
              <w:t>у</w:t>
            </w:r>
            <w:r w:rsidRPr="00A253A4">
              <w:rPr>
                <w:sz w:val="22"/>
                <w:szCs w:val="22"/>
              </w:rPr>
              <w:t xml:space="preserve"> «Довіра» як самостійн</w:t>
            </w:r>
            <w:r>
              <w:rPr>
                <w:sz w:val="22"/>
                <w:szCs w:val="22"/>
              </w:rPr>
              <w:t xml:space="preserve">ого </w:t>
            </w:r>
            <w:r w:rsidRPr="00A253A4">
              <w:rPr>
                <w:sz w:val="22"/>
                <w:szCs w:val="22"/>
              </w:rPr>
              <w:t xml:space="preserve"> структурн</w:t>
            </w:r>
            <w:r>
              <w:rPr>
                <w:sz w:val="22"/>
                <w:szCs w:val="22"/>
              </w:rPr>
              <w:t xml:space="preserve">ого </w:t>
            </w:r>
            <w:r w:rsidRPr="00A253A4">
              <w:rPr>
                <w:sz w:val="22"/>
                <w:szCs w:val="22"/>
              </w:rPr>
              <w:t xml:space="preserve"> підрозділ</w:t>
            </w:r>
            <w:r>
              <w:rPr>
                <w:sz w:val="22"/>
                <w:szCs w:val="22"/>
              </w:rPr>
              <w:t>у</w:t>
            </w:r>
            <w:r w:rsidRPr="00A253A4">
              <w:rPr>
                <w:sz w:val="22"/>
                <w:szCs w:val="22"/>
              </w:rPr>
              <w:t xml:space="preserve"> заклад</w:t>
            </w:r>
            <w:r>
              <w:rPr>
                <w:sz w:val="22"/>
                <w:szCs w:val="22"/>
              </w:rPr>
              <w:t>у</w:t>
            </w:r>
            <w:r w:rsidRPr="00A253A4">
              <w:rPr>
                <w:sz w:val="22"/>
                <w:szCs w:val="22"/>
              </w:rPr>
              <w:t xml:space="preserve"> охорони здоров’я.</w:t>
            </w:r>
          </w:p>
        </w:tc>
        <w:tc>
          <w:tcPr>
            <w:tcW w:w="2532" w:type="dxa"/>
            <w:gridSpan w:val="3"/>
          </w:tcPr>
          <w:p w:rsidR="000E3640" w:rsidRPr="007C779E" w:rsidRDefault="000E3640" w:rsidP="00F93278">
            <w:pPr>
              <w:jc w:val="both"/>
            </w:pPr>
            <w:r w:rsidRPr="007C779E">
              <w:rPr>
                <w:sz w:val="22"/>
                <w:szCs w:val="22"/>
              </w:rPr>
              <w:t>3.1. Удосконалити кадрове та матеріальн</w:t>
            </w:r>
            <w:r>
              <w:rPr>
                <w:sz w:val="22"/>
                <w:szCs w:val="22"/>
              </w:rPr>
              <w:t>о-технічне забезпечення  центру</w:t>
            </w:r>
            <w:r w:rsidRPr="007C779E">
              <w:rPr>
                <w:sz w:val="22"/>
                <w:szCs w:val="22"/>
              </w:rPr>
              <w:t xml:space="preserve"> профілактики і боротьби зі СНІДом та мережі кабінет</w:t>
            </w:r>
            <w:r>
              <w:rPr>
                <w:sz w:val="22"/>
                <w:szCs w:val="22"/>
              </w:rPr>
              <w:t>у</w:t>
            </w:r>
            <w:r w:rsidRPr="007C779E">
              <w:rPr>
                <w:sz w:val="22"/>
                <w:szCs w:val="22"/>
              </w:rPr>
              <w:t xml:space="preserve"> "Довіра"</w:t>
            </w:r>
            <w:r>
              <w:rPr>
                <w:sz w:val="22"/>
                <w:szCs w:val="22"/>
              </w:rPr>
              <w:t xml:space="preserve"> </w:t>
            </w:r>
            <w:r w:rsidRPr="007C779E">
              <w:rPr>
                <w:sz w:val="22"/>
                <w:szCs w:val="22"/>
              </w:rPr>
              <w:t>як самостійн</w:t>
            </w:r>
            <w:r>
              <w:rPr>
                <w:sz w:val="22"/>
                <w:szCs w:val="22"/>
              </w:rPr>
              <w:t xml:space="preserve">ого </w:t>
            </w:r>
            <w:r w:rsidRPr="007C779E">
              <w:rPr>
                <w:sz w:val="22"/>
                <w:szCs w:val="22"/>
              </w:rPr>
              <w:t>структурн</w:t>
            </w:r>
            <w:r>
              <w:rPr>
                <w:sz w:val="22"/>
                <w:szCs w:val="22"/>
              </w:rPr>
              <w:t xml:space="preserve">ого </w:t>
            </w:r>
            <w:r w:rsidRPr="007C779E">
              <w:rPr>
                <w:sz w:val="22"/>
                <w:szCs w:val="22"/>
              </w:rPr>
              <w:t>підрозділ</w:t>
            </w:r>
            <w:r>
              <w:rPr>
                <w:sz w:val="22"/>
                <w:szCs w:val="22"/>
              </w:rPr>
              <w:t>у</w:t>
            </w:r>
            <w:r w:rsidRPr="007C779E">
              <w:rPr>
                <w:sz w:val="22"/>
                <w:szCs w:val="22"/>
              </w:rPr>
              <w:t xml:space="preserve"> заклад</w:t>
            </w:r>
            <w:r>
              <w:rPr>
                <w:sz w:val="22"/>
                <w:szCs w:val="22"/>
              </w:rPr>
              <w:t>у о</w:t>
            </w:r>
            <w:r w:rsidRPr="007C779E">
              <w:rPr>
                <w:sz w:val="22"/>
                <w:szCs w:val="22"/>
              </w:rPr>
              <w:t>хорони здоров'я</w:t>
            </w:r>
          </w:p>
        </w:tc>
        <w:tc>
          <w:tcPr>
            <w:tcW w:w="789" w:type="dxa"/>
            <w:gridSpan w:val="2"/>
          </w:tcPr>
          <w:p w:rsidR="000E3640" w:rsidRPr="00330F3A" w:rsidRDefault="000E3640" w:rsidP="00F93278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92" w:type="dxa"/>
            <w:gridSpan w:val="2"/>
          </w:tcPr>
          <w:p w:rsidR="000E3640" w:rsidRPr="00811025" w:rsidRDefault="000E3640" w:rsidP="00F93278">
            <w:pPr>
              <w:jc w:val="both"/>
            </w:pPr>
            <w:r w:rsidRPr="00811025">
              <w:rPr>
                <w:sz w:val="22"/>
                <w:szCs w:val="22"/>
              </w:rPr>
              <w:t>Департамент охорони здоров’я</w:t>
            </w:r>
            <w:r>
              <w:rPr>
                <w:sz w:val="22"/>
                <w:szCs w:val="22"/>
              </w:rPr>
              <w:t>,</w:t>
            </w:r>
            <w:r w:rsidRPr="00811025">
              <w:rPr>
                <w:sz w:val="22"/>
                <w:szCs w:val="22"/>
              </w:rPr>
              <w:t xml:space="preserve">  міськвиконком</w:t>
            </w:r>
          </w:p>
        </w:tc>
        <w:tc>
          <w:tcPr>
            <w:tcW w:w="943" w:type="dxa"/>
            <w:gridSpan w:val="4"/>
            <w:vAlign w:val="center"/>
          </w:tcPr>
          <w:p w:rsidR="000E3640" w:rsidRDefault="000E3640" w:rsidP="00F932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Держ.</w:t>
            </w:r>
          </w:p>
          <w:p w:rsidR="000E3640" w:rsidRDefault="000E3640" w:rsidP="00F932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бюджет.</w:t>
            </w:r>
          </w:p>
          <w:p w:rsidR="000E3640" w:rsidRDefault="000E3640" w:rsidP="00F93278">
            <w:pPr>
              <w:jc w:val="center"/>
              <w:rPr>
                <w:sz w:val="18"/>
                <w:szCs w:val="18"/>
              </w:rPr>
            </w:pPr>
          </w:p>
          <w:p w:rsidR="000E3640" w:rsidRDefault="000E3640" w:rsidP="002E3A0F">
            <w:pPr>
              <w:jc w:val="center"/>
              <w:rPr>
                <w:sz w:val="18"/>
                <w:szCs w:val="18"/>
              </w:rPr>
            </w:pPr>
          </w:p>
          <w:p w:rsidR="000E3640" w:rsidRPr="00811025" w:rsidRDefault="000E3640" w:rsidP="002E3A0F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Кошти Глобального фонду</w:t>
            </w:r>
          </w:p>
        </w:tc>
        <w:tc>
          <w:tcPr>
            <w:tcW w:w="800" w:type="dxa"/>
            <w:gridSpan w:val="4"/>
          </w:tcPr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Pr="0030745A" w:rsidRDefault="000E3640" w:rsidP="003A6D43">
            <w:pPr>
              <w:jc w:val="center"/>
            </w:pPr>
          </w:p>
        </w:tc>
        <w:tc>
          <w:tcPr>
            <w:tcW w:w="797" w:type="dxa"/>
            <w:gridSpan w:val="5"/>
          </w:tcPr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Pr="0030745A" w:rsidRDefault="000E3640" w:rsidP="003A6D43">
            <w:pPr>
              <w:jc w:val="center"/>
            </w:pPr>
          </w:p>
        </w:tc>
        <w:tc>
          <w:tcPr>
            <w:tcW w:w="807" w:type="dxa"/>
            <w:gridSpan w:val="3"/>
          </w:tcPr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Pr="0030745A" w:rsidRDefault="000E3640" w:rsidP="003A6D43">
            <w:pPr>
              <w:jc w:val="center"/>
            </w:pPr>
          </w:p>
        </w:tc>
        <w:tc>
          <w:tcPr>
            <w:tcW w:w="807" w:type="dxa"/>
            <w:gridSpan w:val="4"/>
          </w:tcPr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Pr="0030745A" w:rsidRDefault="000E3640" w:rsidP="003A6D43">
            <w:pPr>
              <w:jc w:val="center"/>
            </w:pPr>
          </w:p>
        </w:tc>
        <w:tc>
          <w:tcPr>
            <w:tcW w:w="807" w:type="dxa"/>
          </w:tcPr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Default="000E3640" w:rsidP="003A6D43">
            <w:pPr>
              <w:jc w:val="center"/>
            </w:pPr>
          </w:p>
          <w:p w:rsidR="000E3640" w:rsidRPr="0030745A" w:rsidRDefault="000E3640" w:rsidP="003A6D43">
            <w:pPr>
              <w:jc w:val="center"/>
            </w:pPr>
          </w:p>
        </w:tc>
      </w:tr>
      <w:tr w:rsidR="000E3640" w:rsidRPr="0030745A" w:rsidTr="0070382D">
        <w:trPr>
          <w:trHeight w:val="463"/>
        </w:trPr>
        <w:tc>
          <w:tcPr>
            <w:tcW w:w="420" w:type="dxa"/>
            <w:vMerge/>
          </w:tcPr>
          <w:p w:rsidR="000E3640" w:rsidRPr="0030745A" w:rsidRDefault="000E3640" w:rsidP="003A6D43">
            <w:pPr>
              <w:jc w:val="center"/>
            </w:pPr>
          </w:p>
        </w:tc>
        <w:tc>
          <w:tcPr>
            <w:tcW w:w="2690" w:type="dxa"/>
            <w:gridSpan w:val="4"/>
            <w:vMerge/>
          </w:tcPr>
          <w:p w:rsidR="000E3640" w:rsidRPr="0030745A" w:rsidRDefault="000E3640" w:rsidP="000F2E30"/>
        </w:tc>
        <w:tc>
          <w:tcPr>
            <w:tcW w:w="1876" w:type="dxa"/>
            <w:gridSpan w:val="4"/>
          </w:tcPr>
          <w:p w:rsidR="000E3640" w:rsidRPr="00A253A4" w:rsidRDefault="000E3640" w:rsidP="000F2E30">
            <w:r>
              <w:rPr>
                <w:sz w:val="22"/>
                <w:szCs w:val="22"/>
              </w:rPr>
              <w:t xml:space="preserve">Кількість одиниць обладнання отриманих для зміцнення </w:t>
            </w:r>
            <w:r w:rsidRPr="007C779E">
              <w:rPr>
                <w:sz w:val="22"/>
                <w:szCs w:val="22"/>
              </w:rPr>
              <w:t>матеріаль</w:t>
            </w:r>
            <w:r>
              <w:rPr>
                <w:sz w:val="22"/>
                <w:szCs w:val="22"/>
              </w:rPr>
              <w:t>но-технічної бази спеціалізованої лабораторії.</w:t>
            </w:r>
          </w:p>
        </w:tc>
        <w:tc>
          <w:tcPr>
            <w:tcW w:w="2532" w:type="dxa"/>
            <w:gridSpan w:val="3"/>
          </w:tcPr>
          <w:p w:rsidR="000E3640" w:rsidRPr="007C779E" w:rsidRDefault="000E3640" w:rsidP="00F93278">
            <w:pPr>
              <w:jc w:val="both"/>
            </w:pPr>
            <w:r w:rsidRPr="007C779E">
              <w:rPr>
                <w:sz w:val="22"/>
                <w:szCs w:val="22"/>
              </w:rPr>
              <w:t>3.2. Зміцнити матеріаль</w:t>
            </w:r>
            <w:r>
              <w:rPr>
                <w:sz w:val="22"/>
                <w:szCs w:val="22"/>
              </w:rPr>
              <w:t>но-технічну базу спеціалізованої лабораторії Лубенської ОСПК по діагностиці ВІЛ/СНІДу</w:t>
            </w:r>
          </w:p>
        </w:tc>
        <w:tc>
          <w:tcPr>
            <w:tcW w:w="789" w:type="dxa"/>
            <w:gridSpan w:val="2"/>
          </w:tcPr>
          <w:p w:rsidR="000E3640" w:rsidRPr="00330F3A" w:rsidRDefault="000E3640" w:rsidP="00F93278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92" w:type="dxa"/>
            <w:gridSpan w:val="2"/>
          </w:tcPr>
          <w:p w:rsidR="000E3640" w:rsidRPr="00811025" w:rsidRDefault="000E3640" w:rsidP="00F93278">
            <w:pPr>
              <w:jc w:val="both"/>
            </w:pPr>
            <w:r w:rsidRPr="00811025">
              <w:rPr>
                <w:sz w:val="22"/>
                <w:szCs w:val="22"/>
              </w:rPr>
              <w:t>Департамент охорони здоров’я</w:t>
            </w:r>
          </w:p>
        </w:tc>
        <w:tc>
          <w:tcPr>
            <w:tcW w:w="943" w:type="dxa"/>
            <w:gridSpan w:val="4"/>
            <w:vAlign w:val="center"/>
          </w:tcPr>
          <w:p w:rsidR="000E3640" w:rsidRDefault="000E3640" w:rsidP="00A253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Держ.</w:t>
            </w:r>
          </w:p>
          <w:p w:rsidR="000E3640" w:rsidRDefault="000E3640" w:rsidP="00A253A4">
            <w:pPr>
              <w:jc w:val="center"/>
              <w:rPr>
                <w:sz w:val="18"/>
                <w:szCs w:val="18"/>
              </w:rPr>
            </w:pPr>
            <w:r w:rsidRPr="00811025">
              <w:rPr>
                <w:sz w:val="18"/>
                <w:szCs w:val="18"/>
              </w:rPr>
              <w:t>бюджет</w:t>
            </w:r>
          </w:p>
        </w:tc>
        <w:tc>
          <w:tcPr>
            <w:tcW w:w="800" w:type="dxa"/>
            <w:gridSpan w:val="4"/>
          </w:tcPr>
          <w:p w:rsidR="000E3640" w:rsidRDefault="000E3640" w:rsidP="003A6D43">
            <w:pPr>
              <w:jc w:val="center"/>
            </w:pPr>
          </w:p>
        </w:tc>
        <w:tc>
          <w:tcPr>
            <w:tcW w:w="797" w:type="dxa"/>
            <w:gridSpan w:val="5"/>
          </w:tcPr>
          <w:p w:rsidR="000E3640" w:rsidRDefault="000E3640" w:rsidP="003A6D43">
            <w:pPr>
              <w:jc w:val="center"/>
            </w:pPr>
          </w:p>
        </w:tc>
        <w:tc>
          <w:tcPr>
            <w:tcW w:w="807" w:type="dxa"/>
            <w:gridSpan w:val="3"/>
          </w:tcPr>
          <w:p w:rsidR="000E3640" w:rsidRDefault="000E3640" w:rsidP="003A6D43">
            <w:pPr>
              <w:jc w:val="center"/>
            </w:pPr>
          </w:p>
        </w:tc>
        <w:tc>
          <w:tcPr>
            <w:tcW w:w="807" w:type="dxa"/>
            <w:gridSpan w:val="4"/>
          </w:tcPr>
          <w:p w:rsidR="000E3640" w:rsidRDefault="000E3640" w:rsidP="003A6D43">
            <w:pPr>
              <w:jc w:val="center"/>
            </w:pPr>
          </w:p>
        </w:tc>
        <w:tc>
          <w:tcPr>
            <w:tcW w:w="807" w:type="dxa"/>
          </w:tcPr>
          <w:p w:rsidR="000E3640" w:rsidRDefault="000E3640" w:rsidP="003A6D43">
            <w:pPr>
              <w:jc w:val="center"/>
            </w:pPr>
          </w:p>
        </w:tc>
      </w:tr>
      <w:tr w:rsidR="000E3640" w:rsidRPr="0030745A" w:rsidTr="0070382D">
        <w:trPr>
          <w:trHeight w:val="463"/>
        </w:trPr>
        <w:tc>
          <w:tcPr>
            <w:tcW w:w="420" w:type="dxa"/>
            <w:vMerge/>
          </w:tcPr>
          <w:p w:rsidR="000E3640" w:rsidRPr="0030745A" w:rsidRDefault="000E3640" w:rsidP="003A6D43">
            <w:pPr>
              <w:jc w:val="center"/>
            </w:pPr>
          </w:p>
        </w:tc>
        <w:tc>
          <w:tcPr>
            <w:tcW w:w="2690" w:type="dxa"/>
            <w:gridSpan w:val="4"/>
            <w:vMerge/>
          </w:tcPr>
          <w:p w:rsidR="000E3640" w:rsidRPr="0030745A" w:rsidRDefault="000E3640" w:rsidP="000F2E30"/>
        </w:tc>
        <w:tc>
          <w:tcPr>
            <w:tcW w:w="1876" w:type="dxa"/>
            <w:gridSpan w:val="4"/>
          </w:tcPr>
          <w:p w:rsidR="000E3640" w:rsidRPr="0030745A" w:rsidRDefault="000E3640" w:rsidP="000F2E30">
            <w:r>
              <w:t>Кількість</w:t>
            </w:r>
            <w:r w:rsidRPr="0030745A">
              <w:t xml:space="preserve">  кабінетів </w:t>
            </w:r>
            <w:r>
              <w:t>ЗПТ у закладах охорони здоров’я.</w:t>
            </w:r>
          </w:p>
        </w:tc>
        <w:tc>
          <w:tcPr>
            <w:tcW w:w="2532" w:type="dxa"/>
            <w:gridSpan w:val="3"/>
          </w:tcPr>
          <w:p w:rsidR="000E3640" w:rsidRPr="007C779E" w:rsidRDefault="000E3640" w:rsidP="00F93278">
            <w:pPr>
              <w:jc w:val="both"/>
            </w:pPr>
            <w:r w:rsidRPr="007C779E">
              <w:rPr>
                <w:sz w:val="22"/>
                <w:szCs w:val="22"/>
              </w:rPr>
              <w:t xml:space="preserve">3.3. Розширити мережу  кабінетів ЗПТ у закладах охорони здоров’я, передусім </w:t>
            </w:r>
            <w:r>
              <w:rPr>
                <w:sz w:val="22"/>
                <w:szCs w:val="22"/>
              </w:rPr>
              <w:t xml:space="preserve">у протитуберкульозному диспансері, жіночій  консультації.   </w:t>
            </w:r>
          </w:p>
        </w:tc>
        <w:tc>
          <w:tcPr>
            <w:tcW w:w="789" w:type="dxa"/>
            <w:gridSpan w:val="2"/>
          </w:tcPr>
          <w:p w:rsidR="000E3640" w:rsidRPr="00330F3A" w:rsidRDefault="000E3640" w:rsidP="00F93278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92" w:type="dxa"/>
            <w:gridSpan w:val="2"/>
          </w:tcPr>
          <w:p w:rsidR="000E3640" w:rsidRPr="00811025" w:rsidRDefault="000E3640" w:rsidP="00F93278">
            <w:pPr>
              <w:jc w:val="both"/>
            </w:pPr>
            <w:r>
              <w:rPr>
                <w:sz w:val="22"/>
                <w:szCs w:val="22"/>
              </w:rPr>
              <w:t xml:space="preserve">Управління </w:t>
            </w:r>
            <w:r w:rsidRPr="00811025">
              <w:rPr>
                <w:sz w:val="22"/>
                <w:szCs w:val="22"/>
              </w:rPr>
              <w:t>охорони здоров’я</w:t>
            </w:r>
            <w:r>
              <w:rPr>
                <w:sz w:val="22"/>
                <w:szCs w:val="22"/>
              </w:rPr>
              <w:t>, Всеукраїнська благодійна організація «Всеукраїнська мережа людей, які живуть з ВІЛ/СНІД» (далі -  Мережа ЛЖВ) (за згодою), Благодійна Асоціація «Світло надії».</w:t>
            </w:r>
          </w:p>
        </w:tc>
        <w:tc>
          <w:tcPr>
            <w:tcW w:w="943" w:type="dxa"/>
            <w:gridSpan w:val="4"/>
            <w:vAlign w:val="center"/>
          </w:tcPr>
          <w:p w:rsidR="000E3640" w:rsidRDefault="000E3640" w:rsidP="00F93278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Кошти Глобального фонду</w:t>
            </w:r>
          </w:p>
        </w:tc>
        <w:tc>
          <w:tcPr>
            <w:tcW w:w="800" w:type="dxa"/>
            <w:gridSpan w:val="4"/>
          </w:tcPr>
          <w:p w:rsidR="000E3640" w:rsidRDefault="000E3640" w:rsidP="003A6D43">
            <w:pPr>
              <w:jc w:val="center"/>
            </w:pPr>
          </w:p>
        </w:tc>
        <w:tc>
          <w:tcPr>
            <w:tcW w:w="797" w:type="dxa"/>
            <w:gridSpan w:val="5"/>
          </w:tcPr>
          <w:p w:rsidR="000E3640" w:rsidRDefault="000E3640" w:rsidP="003A6D43">
            <w:pPr>
              <w:jc w:val="center"/>
            </w:pPr>
          </w:p>
        </w:tc>
        <w:tc>
          <w:tcPr>
            <w:tcW w:w="807" w:type="dxa"/>
            <w:gridSpan w:val="3"/>
          </w:tcPr>
          <w:p w:rsidR="000E3640" w:rsidRDefault="000E3640" w:rsidP="003A6D43">
            <w:pPr>
              <w:jc w:val="center"/>
            </w:pPr>
          </w:p>
        </w:tc>
        <w:tc>
          <w:tcPr>
            <w:tcW w:w="807" w:type="dxa"/>
            <w:gridSpan w:val="4"/>
          </w:tcPr>
          <w:p w:rsidR="000E3640" w:rsidRDefault="000E3640" w:rsidP="003A6D43">
            <w:pPr>
              <w:jc w:val="center"/>
            </w:pPr>
          </w:p>
        </w:tc>
        <w:tc>
          <w:tcPr>
            <w:tcW w:w="807" w:type="dxa"/>
          </w:tcPr>
          <w:p w:rsidR="000E3640" w:rsidRDefault="000E3640" w:rsidP="003A6D43">
            <w:pPr>
              <w:jc w:val="center"/>
            </w:pPr>
          </w:p>
        </w:tc>
      </w:tr>
      <w:tr w:rsidR="000E3640" w:rsidRPr="0030745A" w:rsidTr="0070382D">
        <w:trPr>
          <w:trHeight w:val="463"/>
        </w:trPr>
        <w:tc>
          <w:tcPr>
            <w:tcW w:w="420" w:type="dxa"/>
            <w:vMerge/>
          </w:tcPr>
          <w:p w:rsidR="000E3640" w:rsidRPr="0030745A" w:rsidRDefault="000E3640" w:rsidP="003A6D43">
            <w:pPr>
              <w:jc w:val="center"/>
            </w:pPr>
          </w:p>
        </w:tc>
        <w:tc>
          <w:tcPr>
            <w:tcW w:w="2690" w:type="dxa"/>
            <w:gridSpan w:val="4"/>
            <w:vMerge/>
          </w:tcPr>
          <w:p w:rsidR="000E3640" w:rsidRPr="0030745A" w:rsidRDefault="000E3640" w:rsidP="000F2E30"/>
        </w:tc>
        <w:tc>
          <w:tcPr>
            <w:tcW w:w="1876" w:type="dxa"/>
            <w:gridSpan w:val="4"/>
          </w:tcPr>
          <w:p w:rsidR="000E3640" w:rsidRPr="0030745A" w:rsidRDefault="000E3640" w:rsidP="000F2E30">
            <w:r>
              <w:t xml:space="preserve">Кількість інфікувань ВІЛ на робочому місті </w:t>
            </w:r>
            <w:r w:rsidRPr="007C779E">
              <w:rPr>
                <w:sz w:val="22"/>
                <w:szCs w:val="22"/>
              </w:rPr>
              <w:t>в закладах охорони здоров’я усіх форм власності та соціальних служб.</w:t>
            </w:r>
          </w:p>
        </w:tc>
        <w:tc>
          <w:tcPr>
            <w:tcW w:w="2532" w:type="dxa"/>
            <w:gridSpan w:val="3"/>
          </w:tcPr>
          <w:p w:rsidR="000E3640" w:rsidRPr="007C779E" w:rsidRDefault="000E3640" w:rsidP="00F93278">
            <w:pPr>
              <w:jc w:val="both"/>
            </w:pPr>
            <w:r w:rsidRPr="007C779E">
              <w:rPr>
                <w:sz w:val="22"/>
                <w:szCs w:val="22"/>
              </w:rPr>
              <w:t>3.4. Забезпечити здійснення інфекційного контролю в закладах охорони здоров’я усіх форм власності та соціальних служб.</w:t>
            </w:r>
          </w:p>
        </w:tc>
        <w:tc>
          <w:tcPr>
            <w:tcW w:w="789" w:type="dxa"/>
            <w:gridSpan w:val="2"/>
          </w:tcPr>
          <w:p w:rsidR="000E3640" w:rsidRPr="00330F3A" w:rsidRDefault="000E3640" w:rsidP="00F93278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92" w:type="dxa"/>
            <w:gridSpan w:val="2"/>
          </w:tcPr>
          <w:p w:rsidR="000E3640" w:rsidRPr="00811025" w:rsidRDefault="000E3640" w:rsidP="00F93278">
            <w:pPr>
              <w:jc w:val="both"/>
            </w:pPr>
            <w:r>
              <w:rPr>
                <w:sz w:val="22"/>
                <w:szCs w:val="22"/>
              </w:rPr>
              <w:t>Управління о</w:t>
            </w:r>
            <w:r w:rsidRPr="00811025">
              <w:rPr>
                <w:sz w:val="22"/>
                <w:szCs w:val="22"/>
              </w:rPr>
              <w:t>хорони здоров’я</w:t>
            </w:r>
          </w:p>
        </w:tc>
        <w:tc>
          <w:tcPr>
            <w:tcW w:w="943" w:type="dxa"/>
            <w:gridSpan w:val="4"/>
            <w:vAlign w:val="center"/>
          </w:tcPr>
          <w:p w:rsidR="000E3640" w:rsidRDefault="000E3640" w:rsidP="00F932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00" w:type="dxa"/>
            <w:gridSpan w:val="4"/>
          </w:tcPr>
          <w:p w:rsidR="000E3640" w:rsidRDefault="000E3640" w:rsidP="003A6D43">
            <w:pPr>
              <w:jc w:val="center"/>
            </w:pPr>
          </w:p>
        </w:tc>
        <w:tc>
          <w:tcPr>
            <w:tcW w:w="797" w:type="dxa"/>
            <w:gridSpan w:val="5"/>
          </w:tcPr>
          <w:p w:rsidR="000E3640" w:rsidRDefault="000E3640" w:rsidP="003A6D43">
            <w:pPr>
              <w:jc w:val="center"/>
            </w:pPr>
          </w:p>
        </w:tc>
        <w:tc>
          <w:tcPr>
            <w:tcW w:w="807" w:type="dxa"/>
            <w:gridSpan w:val="3"/>
          </w:tcPr>
          <w:p w:rsidR="000E3640" w:rsidRDefault="000E3640" w:rsidP="003A6D43">
            <w:pPr>
              <w:jc w:val="center"/>
            </w:pPr>
          </w:p>
        </w:tc>
        <w:tc>
          <w:tcPr>
            <w:tcW w:w="807" w:type="dxa"/>
            <w:gridSpan w:val="4"/>
          </w:tcPr>
          <w:p w:rsidR="000E3640" w:rsidRDefault="000E3640" w:rsidP="003A6D43">
            <w:pPr>
              <w:jc w:val="center"/>
            </w:pPr>
          </w:p>
        </w:tc>
        <w:tc>
          <w:tcPr>
            <w:tcW w:w="807" w:type="dxa"/>
          </w:tcPr>
          <w:p w:rsidR="000E3640" w:rsidRDefault="000E3640" w:rsidP="003A6D43">
            <w:pPr>
              <w:jc w:val="center"/>
            </w:pPr>
          </w:p>
        </w:tc>
      </w:tr>
      <w:tr w:rsidR="000E3640" w:rsidRPr="0030745A" w:rsidTr="0070382D">
        <w:trPr>
          <w:trHeight w:val="463"/>
        </w:trPr>
        <w:tc>
          <w:tcPr>
            <w:tcW w:w="420" w:type="dxa"/>
            <w:vMerge w:val="restart"/>
          </w:tcPr>
          <w:p w:rsidR="000E3640" w:rsidRPr="0030745A" w:rsidRDefault="000E3640" w:rsidP="003A6D43">
            <w:pPr>
              <w:jc w:val="center"/>
            </w:pPr>
            <w:r w:rsidRPr="0030745A">
              <w:t>4.</w:t>
            </w:r>
          </w:p>
        </w:tc>
        <w:tc>
          <w:tcPr>
            <w:tcW w:w="2698" w:type="dxa"/>
            <w:gridSpan w:val="5"/>
            <w:vMerge w:val="restart"/>
          </w:tcPr>
          <w:p w:rsidR="000E3640" w:rsidRPr="00B62830" w:rsidRDefault="000E3640" w:rsidP="00751767">
            <w:r w:rsidRPr="00B62830">
              <w:rPr>
                <w:sz w:val="22"/>
                <w:szCs w:val="22"/>
              </w:rPr>
              <w:t>Розвиток системи моніторингу і оцінки ефективності заходів протидії епідемії ВІЛ/СНІДу</w:t>
            </w:r>
          </w:p>
        </w:tc>
        <w:tc>
          <w:tcPr>
            <w:tcW w:w="1868" w:type="dxa"/>
            <w:gridSpan w:val="3"/>
          </w:tcPr>
          <w:p w:rsidR="000E3640" w:rsidRPr="00B62830" w:rsidRDefault="000E3640" w:rsidP="00751767">
            <w:r>
              <w:rPr>
                <w:sz w:val="22"/>
                <w:szCs w:val="22"/>
              </w:rPr>
              <w:t xml:space="preserve">Кількість  районів та міст, де визначено відповідальних спеціалістів за моніторинг й оцінку </w:t>
            </w:r>
            <w:r w:rsidRPr="007C779E">
              <w:rPr>
                <w:sz w:val="22"/>
                <w:szCs w:val="22"/>
              </w:rPr>
              <w:t>ефективності відповіді на епідемію ВІЛ-інфекції/СНІДу</w:t>
            </w:r>
          </w:p>
        </w:tc>
        <w:tc>
          <w:tcPr>
            <w:tcW w:w="2532" w:type="dxa"/>
            <w:gridSpan w:val="3"/>
          </w:tcPr>
          <w:p w:rsidR="000E3640" w:rsidRPr="007C779E" w:rsidRDefault="000E3640" w:rsidP="003A6D43">
            <w:pPr>
              <w:jc w:val="both"/>
            </w:pPr>
            <w:r w:rsidRPr="007C779E">
              <w:rPr>
                <w:sz w:val="22"/>
                <w:szCs w:val="22"/>
              </w:rPr>
              <w:t xml:space="preserve">4.1. Забезпечити ефективну діяльність </w:t>
            </w:r>
            <w:r>
              <w:rPr>
                <w:sz w:val="22"/>
                <w:szCs w:val="22"/>
              </w:rPr>
              <w:t xml:space="preserve">з </w:t>
            </w:r>
            <w:r w:rsidRPr="007C779E">
              <w:rPr>
                <w:sz w:val="22"/>
                <w:szCs w:val="22"/>
              </w:rPr>
              <w:t>моніторингу й оцінки ефективності відповіді на епідемію ВІЛ-інфекції/СНІДу</w:t>
            </w:r>
          </w:p>
        </w:tc>
        <w:tc>
          <w:tcPr>
            <w:tcW w:w="789" w:type="dxa"/>
            <w:gridSpan w:val="2"/>
          </w:tcPr>
          <w:p w:rsidR="000E3640" w:rsidRPr="00330F3A" w:rsidRDefault="000E3640" w:rsidP="003A6D43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92" w:type="dxa"/>
            <w:gridSpan w:val="2"/>
          </w:tcPr>
          <w:p w:rsidR="000E3640" w:rsidRPr="00811025" w:rsidRDefault="000E3640" w:rsidP="003A6D43">
            <w:pPr>
              <w:jc w:val="both"/>
            </w:pPr>
            <w:r>
              <w:rPr>
                <w:sz w:val="22"/>
                <w:szCs w:val="22"/>
              </w:rPr>
              <w:t>Управління охорони здоров</w:t>
            </w:r>
            <w:r w:rsidRPr="00B1404E">
              <w:rPr>
                <w:sz w:val="22"/>
                <w:szCs w:val="22"/>
              </w:rPr>
              <w:t>’</w:t>
            </w:r>
            <w:r>
              <w:rPr>
                <w:sz w:val="22"/>
                <w:szCs w:val="22"/>
              </w:rPr>
              <w:t xml:space="preserve">я, Лубенське міжрайонне управління Головного управління Держсанепідслужби у Полтавській області. </w:t>
            </w:r>
          </w:p>
        </w:tc>
        <w:tc>
          <w:tcPr>
            <w:tcW w:w="943" w:type="dxa"/>
            <w:gridSpan w:val="4"/>
            <w:vAlign w:val="center"/>
          </w:tcPr>
          <w:p w:rsidR="000E3640" w:rsidRPr="0030745A" w:rsidRDefault="000E3640" w:rsidP="003A6D43">
            <w:pPr>
              <w:jc w:val="center"/>
            </w:pPr>
            <w:r w:rsidRPr="0030745A">
              <w:t>-</w:t>
            </w:r>
          </w:p>
        </w:tc>
        <w:tc>
          <w:tcPr>
            <w:tcW w:w="800" w:type="dxa"/>
            <w:gridSpan w:val="4"/>
          </w:tcPr>
          <w:p w:rsidR="000E3640" w:rsidRPr="0030745A" w:rsidRDefault="000E3640" w:rsidP="003A6D43">
            <w:pPr>
              <w:jc w:val="center"/>
            </w:pPr>
          </w:p>
        </w:tc>
        <w:tc>
          <w:tcPr>
            <w:tcW w:w="797" w:type="dxa"/>
            <w:gridSpan w:val="5"/>
          </w:tcPr>
          <w:p w:rsidR="000E3640" w:rsidRPr="0030745A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3"/>
          </w:tcPr>
          <w:p w:rsidR="000E3640" w:rsidRPr="0030745A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4"/>
          </w:tcPr>
          <w:p w:rsidR="000E3640" w:rsidRPr="0030745A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7" w:type="dxa"/>
          </w:tcPr>
          <w:p w:rsidR="000E3640" w:rsidRPr="0030745A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</w:tr>
      <w:tr w:rsidR="000E3640" w:rsidRPr="0030745A" w:rsidTr="0070382D">
        <w:trPr>
          <w:trHeight w:val="1930"/>
        </w:trPr>
        <w:tc>
          <w:tcPr>
            <w:tcW w:w="420" w:type="dxa"/>
            <w:vMerge/>
          </w:tcPr>
          <w:p w:rsidR="000E3640" w:rsidRPr="0030745A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8" w:type="dxa"/>
            <w:gridSpan w:val="5"/>
            <w:vMerge/>
            <w:vAlign w:val="center"/>
          </w:tcPr>
          <w:p w:rsidR="000E3640" w:rsidRPr="0030745A" w:rsidRDefault="000E3640" w:rsidP="003A6D43"/>
        </w:tc>
        <w:tc>
          <w:tcPr>
            <w:tcW w:w="1868" w:type="dxa"/>
            <w:gridSpan w:val="3"/>
            <w:vAlign w:val="center"/>
          </w:tcPr>
          <w:p w:rsidR="000E3640" w:rsidRPr="0030745A" w:rsidRDefault="000E3640" w:rsidP="003A6D43">
            <w:r>
              <w:t>Кількість підготовлених звітів про виконання міської  цільової соціальної програми ВІЛ-інфекції/СНІДу на 2014-2018 роки.</w:t>
            </w:r>
          </w:p>
        </w:tc>
        <w:tc>
          <w:tcPr>
            <w:tcW w:w="2532" w:type="dxa"/>
            <w:gridSpan w:val="3"/>
          </w:tcPr>
          <w:p w:rsidR="000E3640" w:rsidRPr="007C779E" w:rsidRDefault="000E3640" w:rsidP="003A6D43">
            <w:pPr>
              <w:jc w:val="both"/>
            </w:pPr>
            <w:r w:rsidRPr="007C779E">
              <w:rPr>
                <w:sz w:val="22"/>
                <w:szCs w:val="22"/>
              </w:rPr>
              <w:t>4.2. Забезпечити проведення моніторингу та оцінки виконання обласної</w:t>
            </w:r>
            <w:r>
              <w:rPr>
                <w:sz w:val="22"/>
                <w:szCs w:val="22"/>
              </w:rPr>
              <w:t xml:space="preserve"> та місцевих цільових соціальних програм</w:t>
            </w:r>
            <w:r w:rsidRPr="007C779E">
              <w:rPr>
                <w:sz w:val="22"/>
                <w:szCs w:val="22"/>
              </w:rPr>
              <w:t xml:space="preserve"> протидії ВІЛ-інфекції/СНІДу на 2014-2018 роки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89" w:type="dxa"/>
            <w:gridSpan w:val="2"/>
          </w:tcPr>
          <w:p w:rsidR="000E3640" w:rsidRPr="00330F3A" w:rsidRDefault="000E3640" w:rsidP="003A6D43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92" w:type="dxa"/>
            <w:gridSpan w:val="2"/>
          </w:tcPr>
          <w:p w:rsidR="000E3640" w:rsidRPr="00811025" w:rsidRDefault="000E3640" w:rsidP="00876D58">
            <w:pPr>
              <w:jc w:val="both"/>
            </w:pPr>
            <w:r>
              <w:rPr>
                <w:sz w:val="22"/>
                <w:szCs w:val="22"/>
              </w:rPr>
              <w:t>Управління охорони здоров</w:t>
            </w:r>
            <w:r w:rsidRPr="00B1404E">
              <w:rPr>
                <w:sz w:val="22"/>
                <w:szCs w:val="22"/>
              </w:rPr>
              <w:t>’</w:t>
            </w:r>
            <w:r>
              <w:rPr>
                <w:sz w:val="22"/>
                <w:szCs w:val="22"/>
              </w:rPr>
              <w:t xml:space="preserve">я, Лубенське міжрайонне управління Головного управління Держсанепідслужби у Полтавській області. </w:t>
            </w:r>
          </w:p>
        </w:tc>
        <w:tc>
          <w:tcPr>
            <w:tcW w:w="943" w:type="dxa"/>
            <w:gridSpan w:val="4"/>
            <w:vAlign w:val="center"/>
          </w:tcPr>
          <w:p w:rsidR="000E3640" w:rsidRPr="0030745A" w:rsidRDefault="000E3640" w:rsidP="003A6D43">
            <w:pPr>
              <w:jc w:val="center"/>
            </w:pPr>
            <w:r w:rsidRPr="0030745A">
              <w:t>-</w:t>
            </w:r>
          </w:p>
        </w:tc>
        <w:tc>
          <w:tcPr>
            <w:tcW w:w="800" w:type="dxa"/>
            <w:gridSpan w:val="4"/>
          </w:tcPr>
          <w:p w:rsidR="000E3640" w:rsidRPr="0030745A" w:rsidRDefault="000E3640" w:rsidP="003A6D43">
            <w:pPr>
              <w:jc w:val="center"/>
            </w:pPr>
          </w:p>
        </w:tc>
        <w:tc>
          <w:tcPr>
            <w:tcW w:w="797" w:type="dxa"/>
            <w:gridSpan w:val="5"/>
          </w:tcPr>
          <w:p w:rsidR="000E3640" w:rsidRPr="0030745A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3"/>
          </w:tcPr>
          <w:p w:rsidR="000E3640" w:rsidRPr="0030745A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4"/>
          </w:tcPr>
          <w:p w:rsidR="000E3640" w:rsidRPr="0030745A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7" w:type="dxa"/>
          </w:tcPr>
          <w:p w:rsidR="000E3640" w:rsidRPr="0030745A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</w:tr>
      <w:tr w:rsidR="000E3640" w:rsidRPr="00114F07" w:rsidTr="0070382D">
        <w:trPr>
          <w:trHeight w:val="463"/>
        </w:trPr>
        <w:tc>
          <w:tcPr>
            <w:tcW w:w="420" w:type="dxa"/>
            <w:vMerge w:val="restart"/>
          </w:tcPr>
          <w:p w:rsidR="000E3640" w:rsidRPr="00114F07" w:rsidRDefault="000E3640" w:rsidP="003A6D43">
            <w:pPr>
              <w:jc w:val="center"/>
            </w:pPr>
            <w:r w:rsidRPr="00114F07">
              <w:t>5.</w:t>
            </w:r>
          </w:p>
        </w:tc>
        <w:tc>
          <w:tcPr>
            <w:tcW w:w="2690" w:type="dxa"/>
            <w:gridSpan w:val="4"/>
            <w:vMerge w:val="restart"/>
          </w:tcPr>
          <w:p w:rsidR="000E3640" w:rsidRPr="00114F07" w:rsidRDefault="000E3640" w:rsidP="006F6A5E">
            <w:r w:rsidRPr="00114F07">
              <w:t>Підготовка фахівців різних галузей з актуальних питань протидії ВІЛ-інфекції/СНІДу</w:t>
            </w:r>
          </w:p>
        </w:tc>
        <w:tc>
          <w:tcPr>
            <w:tcW w:w="1876" w:type="dxa"/>
            <w:gridSpan w:val="4"/>
          </w:tcPr>
          <w:p w:rsidR="000E3640" w:rsidRPr="00114F07" w:rsidRDefault="000E3640" w:rsidP="002D3178">
            <w:r>
              <w:t>Кількість осіб, які пройшли навчання з питань протидії ВІЛ-інфекції/СНІДу (з урахуванням гендерного підходу).</w:t>
            </w:r>
          </w:p>
        </w:tc>
        <w:tc>
          <w:tcPr>
            <w:tcW w:w="2532" w:type="dxa"/>
            <w:gridSpan w:val="3"/>
          </w:tcPr>
          <w:p w:rsidR="000E3640" w:rsidRPr="007C779E" w:rsidRDefault="000E3640" w:rsidP="003A6D43">
            <w:pPr>
              <w:jc w:val="both"/>
            </w:pPr>
            <w:r w:rsidRPr="007C779E">
              <w:rPr>
                <w:sz w:val="22"/>
                <w:szCs w:val="22"/>
              </w:rPr>
              <w:t>5.1. Забезпечити проведення навчання, підготовки та перепідготовки з питань протидії ВІЛ-інфекції/СНІДу (з урахуванням гендерного підходу): викладачів навчальних закладів, соціальних працівників, фахівців із соціальної роботи та працівників соціальних закладів для дітей, представників засобів масової інформації, фахівців з питань моніторингу та оцінки.</w:t>
            </w:r>
          </w:p>
        </w:tc>
        <w:tc>
          <w:tcPr>
            <w:tcW w:w="789" w:type="dxa"/>
            <w:gridSpan w:val="2"/>
          </w:tcPr>
          <w:p w:rsidR="000E3640" w:rsidRPr="00330F3A" w:rsidRDefault="000E3640" w:rsidP="003A6D43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92" w:type="dxa"/>
            <w:gridSpan w:val="2"/>
          </w:tcPr>
          <w:p w:rsidR="000E3640" w:rsidRPr="00811025" w:rsidRDefault="000E3640" w:rsidP="008366FF">
            <w:pPr>
              <w:jc w:val="both"/>
            </w:pPr>
            <w:r>
              <w:rPr>
                <w:sz w:val="22"/>
                <w:szCs w:val="22"/>
              </w:rPr>
              <w:t xml:space="preserve">Управління освіти, управління </w:t>
            </w:r>
            <w:r w:rsidRPr="00811025">
              <w:rPr>
                <w:sz w:val="22"/>
                <w:szCs w:val="22"/>
              </w:rPr>
              <w:t xml:space="preserve">праці та соціального захисту населення, </w:t>
            </w:r>
            <w:r>
              <w:rPr>
                <w:sz w:val="22"/>
                <w:szCs w:val="22"/>
              </w:rPr>
              <w:t xml:space="preserve">відділ </w:t>
            </w:r>
            <w:r w:rsidRPr="00811025">
              <w:rPr>
                <w:sz w:val="22"/>
                <w:szCs w:val="22"/>
              </w:rPr>
              <w:t>інформаційної діяльності та комунікацій з громадськістю</w:t>
            </w:r>
            <w:r>
              <w:rPr>
                <w:sz w:val="22"/>
                <w:szCs w:val="22"/>
              </w:rPr>
              <w:t xml:space="preserve">, Лубенський міський </w:t>
            </w:r>
            <w:r w:rsidRPr="00811025">
              <w:rPr>
                <w:sz w:val="22"/>
                <w:szCs w:val="22"/>
              </w:rPr>
              <w:t>центр соціальних служб для сім’ї, дітей та молоді, служба у справах дітей</w:t>
            </w:r>
            <w:r>
              <w:rPr>
                <w:sz w:val="22"/>
                <w:szCs w:val="22"/>
              </w:rPr>
              <w:t xml:space="preserve">, газета «Лубенщина», «Вісник», радіомовлення, телебачення. </w:t>
            </w:r>
          </w:p>
        </w:tc>
        <w:tc>
          <w:tcPr>
            <w:tcW w:w="943" w:type="dxa"/>
            <w:gridSpan w:val="4"/>
            <w:vAlign w:val="center"/>
          </w:tcPr>
          <w:p w:rsidR="000E3640" w:rsidRPr="00114F07" w:rsidRDefault="000E3640" w:rsidP="003A6D43">
            <w:pPr>
              <w:jc w:val="center"/>
            </w:pPr>
            <w:r>
              <w:rPr>
                <w:sz w:val="18"/>
                <w:szCs w:val="18"/>
              </w:rPr>
              <w:t>Глобальний фонд</w:t>
            </w:r>
          </w:p>
        </w:tc>
        <w:tc>
          <w:tcPr>
            <w:tcW w:w="786" w:type="dxa"/>
            <w:gridSpan w:val="3"/>
          </w:tcPr>
          <w:p w:rsidR="000E3640" w:rsidRPr="00114F07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0" w:type="dxa"/>
            <w:gridSpan w:val="5"/>
          </w:tcPr>
          <w:p w:rsidR="000E3640" w:rsidRPr="00114F07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3"/>
          </w:tcPr>
          <w:p w:rsidR="000E3640" w:rsidRPr="00114F07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3"/>
          </w:tcPr>
          <w:p w:rsidR="000E3640" w:rsidRPr="00114F07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gridSpan w:val="3"/>
          </w:tcPr>
          <w:p w:rsidR="000E3640" w:rsidRPr="00114F07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</w:tr>
      <w:tr w:rsidR="000E3640" w:rsidRPr="00A1541E" w:rsidTr="0070382D">
        <w:trPr>
          <w:trHeight w:val="463"/>
        </w:trPr>
        <w:tc>
          <w:tcPr>
            <w:tcW w:w="420" w:type="dxa"/>
            <w:vMerge/>
          </w:tcPr>
          <w:p w:rsidR="000E3640" w:rsidRPr="00166683" w:rsidRDefault="000E3640" w:rsidP="003A6D43">
            <w:pPr>
              <w:jc w:val="center"/>
            </w:pPr>
          </w:p>
        </w:tc>
        <w:tc>
          <w:tcPr>
            <w:tcW w:w="2690" w:type="dxa"/>
            <w:gridSpan w:val="4"/>
            <w:vMerge/>
          </w:tcPr>
          <w:p w:rsidR="000E3640" w:rsidRPr="0030745A" w:rsidRDefault="000E3640" w:rsidP="00906E0C">
            <w:pPr>
              <w:jc w:val="center"/>
            </w:pPr>
          </w:p>
        </w:tc>
        <w:tc>
          <w:tcPr>
            <w:tcW w:w="1876" w:type="dxa"/>
            <w:gridSpan w:val="4"/>
          </w:tcPr>
          <w:p w:rsidR="000E3640" w:rsidRDefault="000E3640" w:rsidP="003D4D23">
            <w:r>
              <w:t>Кількість осіб, які пройшли навчання.</w:t>
            </w:r>
          </w:p>
        </w:tc>
        <w:tc>
          <w:tcPr>
            <w:tcW w:w="2532" w:type="dxa"/>
            <w:gridSpan w:val="3"/>
          </w:tcPr>
          <w:p w:rsidR="000E3640" w:rsidRDefault="000E3640" w:rsidP="003A6D43">
            <w:pPr>
              <w:jc w:val="both"/>
            </w:pPr>
            <w:r>
              <w:rPr>
                <w:sz w:val="22"/>
                <w:szCs w:val="22"/>
              </w:rPr>
              <w:t xml:space="preserve">5.2. </w:t>
            </w:r>
            <w:r w:rsidRPr="007C779E">
              <w:rPr>
                <w:sz w:val="22"/>
                <w:szCs w:val="22"/>
              </w:rPr>
              <w:t>Забезпечити навчання медичних, соціальних працівників</w:t>
            </w:r>
            <w:r>
              <w:rPr>
                <w:sz w:val="22"/>
                <w:szCs w:val="22"/>
              </w:rPr>
              <w:t xml:space="preserve"> закладів охорони здоров’я, фахівців центру</w:t>
            </w:r>
            <w:r w:rsidRPr="007C779E">
              <w:rPr>
                <w:sz w:val="22"/>
                <w:szCs w:val="22"/>
              </w:rPr>
              <w:t xml:space="preserve"> соціальних служб для сім’ї, дітей та молоді для надання медичних та соціальних послуг у сфері протидії ВІЛ-інфекції/СНІДу.</w:t>
            </w:r>
          </w:p>
        </w:tc>
        <w:tc>
          <w:tcPr>
            <w:tcW w:w="789" w:type="dxa"/>
            <w:gridSpan w:val="2"/>
          </w:tcPr>
          <w:p w:rsidR="000E3640" w:rsidRPr="00330F3A" w:rsidRDefault="000E3640" w:rsidP="003A6D43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92" w:type="dxa"/>
            <w:gridSpan w:val="2"/>
          </w:tcPr>
          <w:p w:rsidR="000E3640" w:rsidRPr="00811025" w:rsidRDefault="000E3640" w:rsidP="008114F0">
            <w:pPr>
              <w:jc w:val="both"/>
            </w:pPr>
            <w:r>
              <w:rPr>
                <w:sz w:val="22"/>
                <w:szCs w:val="22"/>
              </w:rPr>
              <w:t xml:space="preserve">Управління </w:t>
            </w:r>
            <w:r w:rsidRPr="00811025">
              <w:rPr>
                <w:sz w:val="22"/>
                <w:szCs w:val="22"/>
              </w:rPr>
              <w:t>охорони здоров’я,</w:t>
            </w:r>
            <w:r>
              <w:rPr>
                <w:sz w:val="22"/>
                <w:szCs w:val="22"/>
              </w:rPr>
              <w:t xml:space="preserve"> Лубенський міський </w:t>
            </w:r>
            <w:r w:rsidRPr="00811025">
              <w:rPr>
                <w:sz w:val="22"/>
                <w:szCs w:val="22"/>
              </w:rPr>
              <w:t>центр соціальних служб для сім’ї, дітей та молоді, за участю громадських та благодійних організацій, що працюють в просторі епідемії ВІЛ/СНІДу.</w:t>
            </w:r>
          </w:p>
        </w:tc>
        <w:tc>
          <w:tcPr>
            <w:tcW w:w="943" w:type="dxa"/>
            <w:gridSpan w:val="4"/>
            <w:vAlign w:val="center"/>
          </w:tcPr>
          <w:p w:rsidR="000E3640" w:rsidRPr="0030745A" w:rsidRDefault="000E3640" w:rsidP="003A6D43">
            <w:pPr>
              <w:jc w:val="center"/>
              <w:rPr>
                <w:highlight w:val="yellow"/>
              </w:rPr>
            </w:pPr>
            <w:r>
              <w:rPr>
                <w:sz w:val="18"/>
                <w:szCs w:val="18"/>
              </w:rPr>
              <w:t>Глобальний фонд</w:t>
            </w:r>
          </w:p>
        </w:tc>
        <w:tc>
          <w:tcPr>
            <w:tcW w:w="786" w:type="dxa"/>
            <w:gridSpan w:val="3"/>
          </w:tcPr>
          <w:p w:rsidR="000E3640" w:rsidRPr="0030745A" w:rsidRDefault="000E3640" w:rsidP="003A6D43">
            <w:pPr>
              <w:jc w:val="center"/>
            </w:pPr>
          </w:p>
        </w:tc>
        <w:tc>
          <w:tcPr>
            <w:tcW w:w="780" w:type="dxa"/>
            <w:gridSpan w:val="5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0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7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</w:tr>
      <w:tr w:rsidR="000E3640" w:rsidRPr="00A1541E" w:rsidTr="0070382D">
        <w:trPr>
          <w:trHeight w:val="463"/>
        </w:trPr>
        <w:tc>
          <w:tcPr>
            <w:tcW w:w="420" w:type="dxa"/>
            <w:vMerge/>
          </w:tcPr>
          <w:p w:rsidR="000E3640" w:rsidRPr="00166683" w:rsidRDefault="000E3640" w:rsidP="003A6D43">
            <w:pPr>
              <w:jc w:val="center"/>
            </w:pPr>
          </w:p>
        </w:tc>
        <w:tc>
          <w:tcPr>
            <w:tcW w:w="2690" w:type="dxa"/>
            <w:gridSpan w:val="4"/>
            <w:vMerge/>
          </w:tcPr>
          <w:p w:rsidR="000E3640" w:rsidRPr="0030745A" w:rsidRDefault="000E3640" w:rsidP="00906E0C">
            <w:pPr>
              <w:jc w:val="center"/>
            </w:pPr>
          </w:p>
        </w:tc>
        <w:tc>
          <w:tcPr>
            <w:tcW w:w="1876" w:type="dxa"/>
            <w:gridSpan w:val="4"/>
          </w:tcPr>
          <w:p w:rsidR="000E3640" w:rsidRPr="0030745A" w:rsidRDefault="000E3640" w:rsidP="003D4D23">
            <w:r>
              <w:t>Кількість осіб</w:t>
            </w:r>
            <w:r>
              <w:rPr>
                <w:sz w:val="22"/>
                <w:szCs w:val="22"/>
              </w:rPr>
              <w:t xml:space="preserve"> з педагогічних спеціальностей</w:t>
            </w:r>
            <w:r>
              <w:t xml:space="preserve">, які пройшли навчання </w:t>
            </w:r>
            <w:r>
              <w:rPr>
                <w:sz w:val="22"/>
                <w:szCs w:val="22"/>
              </w:rPr>
              <w:t>з питань формування здорового способу життя і профілактики  ВІЛ-інфекції/СНІДу</w:t>
            </w:r>
          </w:p>
        </w:tc>
        <w:tc>
          <w:tcPr>
            <w:tcW w:w="2532" w:type="dxa"/>
            <w:gridSpan w:val="3"/>
          </w:tcPr>
          <w:p w:rsidR="000E3640" w:rsidRPr="007C779E" w:rsidRDefault="000E3640" w:rsidP="003A6D43">
            <w:pPr>
              <w:jc w:val="both"/>
            </w:pPr>
            <w:r>
              <w:rPr>
                <w:sz w:val="22"/>
                <w:szCs w:val="22"/>
              </w:rPr>
              <w:t>5.3. Забезпечити навчання з питань формування здорового способу життя і профілактики  ВІЛ-інфекції/СНІДу для учнів та педагогічних працівників.</w:t>
            </w:r>
          </w:p>
        </w:tc>
        <w:tc>
          <w:tcPr>
            <w:tcW w:w="789" w:type="dxa"/>
            <w:gridSpan w:val="2"/>
          </w:tcPr>
          <w:p w:rsidR="000E3640" w:rsidRPr="00330F3A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2" w:type="dxa"/>
            <w:gridSpan w:val="2"/>
          </w:tcPr>
          <w:p w:rsidR="000E3640" w:rsidRPr="00811025" w:rsidRDefault="000E3640" w:rsidP="008114F0">
            <w:pPr>
              <w:jc w:val="both"/>
            </w:pPr>
            <w:r>
              <w:rPr>
                <w:sz w:val="22"/>
                <w:szCs w:val="22"/>
              </w:rPr>
              <w:t>Управління освіти.</w:t>
            </w:r>
          </w:p>
        </w:tc>
        <w:tc>
          <w:tcPr>
            <w:tcW w:w="943" w:type="dxa"/>
            <w:gridSpan w:val="4"/>
            <w:vAlign w:val="center"/>
          </w:tcPr>
          <w:p w:rsidR="000E3640" w:rsidRPr="0030745A" w:rsidRDefault="000E3640" w:rsidP="003A6D43">
            <w:pPr>
              <w:jc w:val="center"/>
              <w:rPr>
                <w:highlight w:val="yellow"/>
              </w:rPr>
            </w:pPr>
            <w:r>
              <w:rPr>
                <w:sz w:val="18"/>
                <w:szCs w:val="18"/>
              </w:rPr>
              <w:t>Глобальний фонд</w:t>
            </w:r>
          </w:p>
        </w:tc>
        <w:tc>
          <w:tcPr>
            <w:tcW w:w="786" w:type="dxa"/>
            <w:gridSpan w:val="3"/>
          </w:tcPr>
          <w:p w:rsidR="000E3640" w:rsidRPr="0030745A" w:rsidRDefault="000E3640" w:rsidP="003A6D43">
            <w:pPr>
              <w:jc w:val="center"/>
            </w:pPr>
          </w:p>
        </w:tc>
        <w:tc>
          <w:tcPr>
            <w:tcW w:w="780" w:type="dxa"/>
            <w:gridSpan w:val="5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0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7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</w:tr>
      <w:tr w:rsidR="000E3640" w:rsidRPr="00800FEB" w:rsidTr="0070382D">
        <w:trPr>
          <w:trHeight w:val="463"/>
        </w:trPr>
        <w:tc>
          <w:tcPr>
            <w:tcW w:w="420" w:type="dxa"/>
            <w:vMerge w:val="restart"/>
          </w:tcPr>
          <w:p w:rsidR="000E3640" w:rsidRPr="00800FEB" w:rsidRDefault="000E3640" w:rsidP="003A6D43">
            <w:pPr>
              <w:jc w:val="center"/>
            </w:pPr>
            <w:r w:rsidRPr="00800FEB">
              <w:t>6.</w:t>
            </w:r>
          </w:p>
          <w:p w:rsidR="000E3640" w:rsidRPr="00800FEB" w:rsidRDefault="000E3640" w:rsidP="003A6D43">
            <w:pPr>
              <w:jc w:val="center"/>
            </w:pPr>
          </w:p>
        </w:tc>
        <w:tc>
          <w:tcPr>
            <w:tcW w:w="2690" w:type="dxa"/>
            <w:gridSpan w:val="4"/>
            <w:vMerge w:val="restart"/>
          </w:tcPr>
          <w:p w:rsidR="000E3640" w:rsidRPr="0030745A" w:rsidRDefault="000E3640" w:rsidP="00906E0C">
            <w:pPr>
              <w:jc w:val="center"/>
            </w:pPr>
            <w:r w:rsidRPr="0030745A">
              <w:t>Формування толерантного ставлення до людей, які живуть з ВІЛ, та представників груп підвищеного ризику щодо інфікування ВІЛ.</w:t>
            </w:r>
          </w:p>
        </w:tc>
        <w:tc>
          <w:tcPr>
            <w:tcW w:w="1876" w:type="dxa"/>
            <w:gridSpan w:val="4"/>
          </w:tcPr>
          <w:p w:rsidR="000E3640" w:rsidRPr="0030745A" w:rsidRDefault="000E3640" w:rsidP="005479F1">
            <w:r>
              <w:rPr>
                <w:sz w:val="22"/>
                <w:szCs w:val="22"/>
              </w:rPr>
              <w:t xml:space="preserve">Кількість  районів та міст, де надається правова допомога ВІЛ-інфікованим та особам з  </w:t>
            </w:r>
            <w:r w:rsidRPr="007C779E">
              <w:rPr>
                <w:sz w:val="22"/>
                <w:szCs w:val="22"/>
              </w:rPr>
              <w:t>груп підвищеного ризику</w:t>
            </w:r>
          </w:p>
        </w:tc>
        <w:tc>
          <w:tcPr>
            <w:tcW w:w="2532" w:type="dxa"/>
            <w:gridSpan w:val="3"/>
          </w:tcPr>
          <w:p w:rsidR="000E3640" w:rsidRPr="007C779E" w:rsidRDefault="000E3640" w:rsidP="003A6D43">
            <w:pPr>
              <w:jc w:val="both"/>
            </w:pPr>
            <w:r w:rsidRPr="007C779E">
              <w:rPr>
                <w:sz w:val="22"/>
                <w:szCs w:val="22"/>
              </w:rPr>
              <w:t>6.1. Забезпечити доступ до правової допомоги для людей, які живуть з ВІЛ, та представників груп підвищеного ризику, у випадках порушення їх прав</w:t>
            </w:r>
          </w:p>
        </w:tc>
        <w:tc>
          <w:tcPr>
            <w:tcW w:w="789" w:type="dxa"/>
            <w:gridSpan w:val="2"/>
          </w:tcPr>
          <w:p w:rsidR="000E3640" w:rsidRPr="00330F3A" w:rsidRDefault="000E3640" w:rsidP="003A6D43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92" w:type="dxa"/>
            <w:gridSpan w:val="2"/>
          </w:tcPr>
          <w:p w:rsidR="000E3640" w:rsidRPr="00811025" w:rsidRDefault="000E3640" w:rsidP="003A6D43">
            <w:pPr>
              <w:jc w:val="both"/>
            </w:pPr>
            <w:r>
              <w:rPr>
                <w:sz w:val="22"/>
                <w:szCs w:val="22"/>
              </w:rPr>
              <w:t xml:space="preserve">Міськрайонне </w:t>
            </w:r>
            <w:r w:rsidRPr="00811025">
              <w:rPr>
                <w:sz w:val="22"/>
                <w:szCs w:val="22"/>
              </w:rPr>
              <w:t>управління юстиції</w:t>
            </w:r>
            <w:r>
              <w:rPr>
                <w:sz w:val="22"/>
                <w:szCs w:val="22"/>
              </w:rPr>
              <w:t>, міськрайвідділ відділ Міністерства</w:t>
            </w:r>
            <w:r w:rsidRPr="00811025">
              <w:rPr>
                <w:sz w:val="22"/>
                <w:szCs w:val="22"/>
              </w:rPr>
              <w:t xml:space="preserve"> внутрішніх справ України в Полтавській області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943" w:type="dxa"/>
            <w:gridSpan w:val="4"/>
            <w:vAlign w:val="center"/>
          </w:tcPr>
          <w:p w:rsidR="000E3640" w:rsidRPr="0030745A" w:rsidRDefault="000E3640" w:rsidP="003A6D43">
            <w:pPr>
              <w:jc w:val="center"/>
            </w:pPr>
            <w:r w:rsidRPr="0030745A">
              <w:t>-</w:t>
            </w:r>
          </w:p>
        </w:tc>
        <w:tc>
          <w:tcPr>
            <w:tcW w:w="786" w:type="dxa"/>
            <w:gridSpan w:val="3"/>
          </w:tcPr>
          <w:p w:rsidR="000E3640" w:rsidRPr="0030745A" w:rsidRDefault="000E3640" w:rsidP="003A6D43">
            <w:pPr>
              <w:jc w:val="center"/>
            </w:pPr>
          </w:p>
        </w:tc>
        <w:tc>
          <w:tcPr>
            <w:tcW w:w="780" w:type="dxa"/>
            <w:gridSpan w:val="5"/>
          </w:tcPr>
          <w:p w:rsidR="000E3640" w:rsidRPr="00800FEB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3"/>
          </w:tcPr>
          <w:p w:rsidR="000E3640" w:rsidRPr="00800FEB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3"/>
          </w:tcPr>
          <w:p w:rsidR="000E3640" w:rsidRPr="00800FEB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gridSpan w:val="3"/>
          </w:tcPr>
          <w:p w:rsidR="000E3640" w:rsidRPr="00800FEB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</w:tr>
      <w:tr w:rsidR="000E3640" w:rsidRPr="00800FEB" w:rsidTr="0070382D">
        <w:trPr>
          <w:trHeight w:val="463"/>
        </w:trPr>
        <w:tc>
          <w:tcPr>
            <w:tcW w:w="420" w:type="dxa"/>
            <w:vMerge/>
          </w:tcPr>
          <w:p w:rsidR="000E3640" w:rsidRPr="00800FEB" w:rsidRDefault="000E3640" w:rsidP="003A6D43">
            <w:pPr>
              <w:jc w:val="center"/>
            </w:pPr>
          </w:p>
        </w:tc>
        <w:tc>
          <w:tcPr>
            <w:tcW w:w="2690" w:type="dxa"/>
            <w:gridSpan w:val="4"/>
            <w:vMerge/>
            <w:vAlign w:val="center"/>
          </w:tcPr>
          <w:p w:rsidR="000E3640" w:rsidRPr="00800FEB" w:rsidRDefault="000E3640" w:rsidP="003A6D43"/>
        </w:tc>
        <w:tc>
          <w:tcPr>
            <w:tcW w:w="1876" w:type="dxa"/>
            <w:gridSpan w:val="4"/>
          </w:tcPr>
          <w:p w:rsidR="000E3640" w:rsidRPr="00800FEB" w:rsidRDefault="000E3640" w:rsidP="005479F1">
            <w:r>
              <w:t xml:space="preserve">Кількість інформаційних кампаній. </w:t>
            </w:r>
          </w:p>
        </w:tc>
        <w:tc>
          <w:tcPr>
            <w:tcW w:w="2532" w:type="dxa"/>
            <w:gridSpan w:val="3"/>
          </w:tcPr>
          <w:p w:rsidR="000E3640" w:rsidRPr="007C779E" w:rsidRDefault="000E3640" w:rsidP="003A6D43">
            <w:pPr>
              <w:jc w:val="both"/>
            </w:pPr>
            <w:r w:rsidRPr="007C779E">
              <w:rPr>
                <w:sz w:val="22"/>
                <w:szCs w:val="22"/>
              </w:rPr>
              <w:t>6.2. Розробити і провести інформаційні кампанії з питань подолання стигми та дискримінації щодо ВІЛ-інфікованих осіб та представників груп підвищеного ризику щодо інфікування ВІЛ</w:t>
            </w:r>
          </w:p>
        </w:tc>
        <w:tc>
          <w:tcPr>
            <w:tcW w:w="789" w:type="dxa"/>
            <w:gridSpan w:val="2"/>
          </w:tcPr>
          <w:p w:rsidR="000E3640" w:rsidRPr="00330F3A" w:rsidRDefault="000E3640" w:rsidP="003A6D43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92" w:type="dxa"/>
            <w:gridSpan w:val="2"/>
          </w:tcPr>
          <w:p w:rsidR="000E3640" w:rsidRPr="00725701" w:rsidRDefault="000E3640" w:rsidP="003A6D43">
            <w:pPr>
              <w:jc w:val="both"/>
            </w:pPr>
            <w:r>
              <w:rPr>
                <w:sz w:val="22"/>
                <w:szCs w:val="22"/>
              </w:rPr>
              <w:t xml:space="preserve">відділ </w:t>
            </w:r>
            <w:r w:rsidRPr="00811025">
              <w:rPr>
                <w:sz w:val="22"/>
                <w:szCs w:val="22"/>
              </w:rPr>
              <w:t>інформаційної діяльності та комунікацій з громадськістю</w:t>
            </w:r>
            <w:r>
              <w:rPr>
                <w:sz w:val="22"/>
                <w:szCs w:val="22"/>
              </w:rPr>
              <w:t xml:space="preserve">, </w:t>
            </w:r>
            <w:r w:rsidRPr="00725701">
              <w:rPr>
                <w:sz w:val="22"/>
                <w:szCs w:val="22"/>
              </w:rPr>
              <w:t>виконавчого комітету Лубенської міської ради</w:t>
            </w:r>
            <w:r>
              <w:rPr>
                <w:sz w:val="22"/>
                <w:szCs w:val="22"/>
              </w:rPr>
              <w:t xml:space="preserve">. </w:t>
            </w:r>
            <w:r w:rsidRPr="00725701">
              <w:rPr>
                <w:sz w:val="22"/>
                <w:szCs w:val="22"/>
              </w:rPr>
              <w:t xml:space="preserve">Засоби масової інформації. </w:t>
            </w:r>
          </w:p>
        </w:tc>
        <w:tc>
          <w:tcPr>
            <w:tcW w:w="943" w:type="dxa"/>
            <w:gridSpan w:val="4"/>
            <w:vAlign w:val="center"/>
          </w:tcPr>
          <w:p w:rsidR="000E3640" w:rsidRPr="00811025" w:rsidRDefault="000E3640" w:rsidP="003A6D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обласний   бюджет </w:t>
            </w:r>
          </w:p>
        </w:tc>
        <w:tc>
          <w:tcPr>
            <w:tcW w:w="786" w:type="dxa"/>
            <w:gridSpan w:val="3"/>
          </w:tcPr>
          <w:p w:rsidR="000E3640" w:rsidRPr="00800FEB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0" w:type="dxa"/>
            <w:gridSpan w:val="5"/>
          </w:tcPr>
          <w:p w:rsidR="000E3640" w:rsidRPr="00800FEB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3"/>
          </w:tcPr>
          <w:p w:rsidR="000E3640" w:rsidRPr="00800FEB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3"/>
          </w:tcPr>
          <w:p w:rsidR="000E3640" w:rsidRPr="00800FEB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gridSpan w:val="3"/>
          </w:tcPr>
          <w:p w:rsidR="000E3640" w:rsidRPr="00800FEB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</w:tr>
      <w:tr w:rsidR="000E3640" w:rsidRPr="00A1541E" w:rsidTr="000C63AB">
        <w:trPr>
          <w:trHeight w:val="463"/>
        </w:trPr>
        <w:tc>
          <w:tcPr>
            <w:tcW w:w="15660" w:type="dxa"/>
            <w:gridSpan w:val="37"/>
            <w:vAlign w:val="center"/>
          </w:tcPr>
          <w:p w:rsidR="000E3640" w:rsidRPr="00924F1B" w:rsidRDefault="000E3640" w:rsidP="00960BCB">
            <w:pPr>
              <w:jc w:val="center"/>
              <w:rPr>
                <w:sz w:val="18"/>
                <w:szCs w:val="18"/>
              </w:rPr>
            </w:pPr>
            <w:r w:rsidRPr="00FA04AC">
              <w:rPr>
                <w:b/>
              </w:rPr>
              <w:t>ІІ.  Профілактичні заходи</w:t>
            </w:r>
          </w:p>
        </w:tc>
      </w:tr>
      <w:tr w:rsidR="000E3640" w:rsidRPr="00800FEB" w:rsidTr="0070382D">
        <w:trPr>
          <w:trHeight w:val="463"/>
        </w:trPr>
        <w:tc>
          <w:tcPr>
            <w:tcW w:w="420" w:type="dxa"/>
            <w:vMerge w:val="restart"/>
          </w:tcPr>
          <w:p w:rsidR="000E3640" w:rsidRPr="00800FEB" w:rsidRDefault="000E3640" w:rsidP="003A6D43">
            <w:pPr>
              <w:jc w:val="center"/>
            </w:pPr>
            <w:r w:rsidRPr="00800FEB">
              <w:t>1.</w:t>
            </w:r>
          </w:p>
        </w:tc>
        <w:tc>
          <w:tcPr>
            <w:tcW w:w="2734" w:type="dxa"/>
            <w:gridSpan w:val="7"/>
            <w:vMerge w:val="restart"/>
          </w:tcPr>
          <w:p w:rsidR="000E3640" w:rsidRPr="00800FEB" w:rsidRDefault="000E3640" w:rsidP="00800FEB">
            <w:r w:rsidRPr="00800FEB">
              <w:t>Розробка, виготовлення та розповсюдження соціальної реклами, просвітницьких програм з формування здорового способу життя у загального населення</w:t>
            </w:r>
          </w:p>
        </w:tc>
        <w:tc>
          <w:tcPr>
            <w:tcW w:w="1832" w:type="dxa"/>
          </w:tcPr>
          <w:p w:rsidR="000E3640" w:rsidRPr="00800FEB" w:rsidRDefault="000E3640" w:rsidP="00800FEB">
            <w:r>
              <w:t>Кількість інформаційних матеріалів з формування мотивації до безпечної щодо ВІЛ поведінки у населення.</w:t>
            </w:r>
          </w:p>
        </w:tc>
        <w:tc>
          <w:tcPr>
            <w:tcW w:w="2508" w:type="dxa"/>
            <w:gridSpan w:val="2"/>
          </w:tcPr>
          <w:p w:rsidR="000E3640" w:rsidRPr="007C779E" w:rsidRDefault="000E3640" w:rsidP="003A6D43">
            <w:pPr>
              <w:jc w:val="both"/>
            </w:pPr>
            <w:r w:rsidRPr="007C779E">
              <w:rPr>
                <w:sz w:val="22"/>
                <w:szCs w:val="22"/>
              </w:rPr>
              <w:t>1.1. Забезпечити створення та виготовлення соціально-рекламної та друкованої продукції з питань профілактики  ВІЛ-інфекції/СНІДу, що ґрунтуються на принципах поваги прав та гідності людини і пропагують здоровий спосіб життя, традиційні  духовні, морально-етичні та культурні цінності, відповідальну поведінку, в тому числі через засоби  масової інформації та Інтернет мережі.</w:t>
            </w: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811025" w:rsidRDefault="000E3640" w:rsidP="003A6D43">
            <w:pPr>
              <w:jc w:val="both"/>
            </w:pPr>
            <w:r>
              <w:rPr>
                <w:sz w:val="22"/>
                <w:szCs w:val="22"/>
              </w:rPr>
              <w:t xml:space="preserve">Управління </w:t>
            </w:r>
            <w:r w:rsidRPr="00811025">
              <w:rPr>
                <w:sz w:val="22"/>
                <w:szCs w:val="22"/>
              </w:rPr>
              <w:t>охорони здоров’я,</w:t>
            </w:r>
            <w:r>
              <w:rPr>
                <w:sz w:val="22"/>
                <w:szCs w:val="22"/>
              </w:rPr>
              <w:t xml:space="preserve"> відділ </w:t>
            </w:r>
            <w:r w:rsidRPr="00811025">
              <w:rPr>
                <w:sz w:val="22"/>
                <w:szCs w:val="22"/>
              </w:rPr>
              <w:t>інформаційної діяльності та комунікацій з громадськістю</w:t>
            </w:r>
            <w:r>
              <w:rPr>
                <w:sz w:val="22"/>
                <w:szCs w:val="22"/>
              </w:rPr>
              <w:t>, Лубенський міський центр для сім</w:t>
            </w:r>
            <w:r w:rsidRPr="005E17E8">
              <w:rPr>
                <w:sz w:val="22"/>
                <w:szCs w:val="22"/>
              </w:rPr>
              <w:t>’</w:t>
            </w:r>
            <w:r>
              <w:rPr>
                <w:sz w:val="22"/>
                <w:szCs w:val="22"/>
              </w:rPr>
              <w:t xml:space="preserve">ї, дітей та молоді, засоби масової інформації. </w:t>
            </w:r>
          </w:p>
        </w:tc>
        <w:tc>
          <w:tcPr>
            <w:tcW w:w="947" w:type="dxa"/>
            <w:gridSpan w:val="4"/>
            <w:vAlign w:val="center"/>
          </w:tcPr>
          <w:p w:rsidR="000E3640" w:rsidRPr="00811025" w:rsidRDefault="000E3640" w:rsidP="003A6D43">
            <w:pPr>
              <w:jc w:val="center"/>
              <w:rPr>
                <w:sz w:val="18"/>
                <w:szCs w:val="18"/>
              </w:rPr>
            </w:pPr>
            <w:r w:rsidRPr="00811025">
              <w:rPr>
                <w:sz w:val="18"/>
                <w:szCs w:val="18"/>
              </w:rPr>
              <w:t>Обласний</w:t>
            </w:r>
            <w:r>
              <w:rPr>
                <w:sz w:val="18"/>
                <w:szCs w:val="18"/>
              </w:rPr>
              <w:t xml:space="preserve">  та місцевий </w:t>
            </w:r>
            <w:r w:rsidRPr="00811025">
              <w:rPr>
                <w:sz w:val="18"/>
                <w:szCs w:val="18"/>
              </w:rPr>
              <w:t>бюджет</w:t>
            </w:r>
          </w:p>
        </w:tc>
        <w:tc>
          <w:tcPr>
            <w:tcW w:w="806" w:type="dxa"/>
            <w:gridSpan w:val="4"/>
          </w:tcPr>
          <w:p w:rsidR="000E3640" w:rsidRPr="00800FEB" w:rsidRDefault="000E3640" w:rsidP="003A6D43">
            <w:pPr>
              <w:jc w:val="center"/>
            </w:pPr>
          </w:p>
        </w:tc>
        <w:tc>
          <w:tcPr>
            <w:tcW w:w="811" w:type="dxa"/>
            <w:gridSpan w:val="6"/>
          </w:tcPr>
          <w:p w:rsidR="000E3640" w:rsidRPr="00800FEB" w:rsidRDefault="000E3640" w:rsidP="003A6D43">
            <w:pPr>
              <w:jc w:val="center"/>
            </w:pPr>
          </w:p>
        </w:tc>
        <w:tc>
          <w:tcPr>
            <w:tcW w:w="807" w:type="dxa"/>
            <w:gridSpan w:val="3"/>
          </w:tcPr>
          <w:p w:rsidR="000E3640" w:rsidRPr="00800FEB" w:rsidRDefault="000E3640" w:rsidP="003A6D43">
            <w:pPr>
              <w:jc w:val="center"/>
            </w:pPr>
          </w:p>
        </w:tc>
        <w:tc>
          <w:tcPr>
            <w:tcW w:w="807" w:type="dxa"/>
            <w:gridSpan w:val="4"/>
          </w:tcPr>
          <w:p w:rsidR="000E3640" w:rsidRPr="00800FEB" w:rsidRDefault="000E3640" w:rsidP="003A6D43">
            <w:pPr>
              <w:jc w:val="center"/>
            </w:pPr>
          </w:p>
        </w:tc>
        <w:tc>
          <w:tcPr>
            <w:tcW w:w="807" w:type="dxa"/>
          </w:tcPr>
          <w:p w:rsidR="000E3640" w:rsidRPr="00800FEB" w:rsidRDefault="000E3640" w:rsidP="003A6D43">
            <w:pPr>
              <w:jc w:val="center"/>
            </w:pPr>
          </w:p>
        </w:tc>
      </w:tr>
      <w:tr w:rsidR="000E3640" w:rsidRPr="00800FEB" w:rsidTr="0070382D">
        <w:trPr>
          <w:trHeight w:val="463"/>
        </w:trPr>
        <w:tc>
          <w:tcPr>
            <w:tcW w:w="420" w:type="dxa"/>
            <w:vMerge/>
          </w:tcPr>
          <w:p w:rsidR="000E3640" w:rsidRPr="00800FEB" w:rsidRDefault="000E3640" w:rsidP="003A6D43">
            <w:pPr>
              <w:jc w:val="center"/>
            </w:pPr>
          </w:p>
        </w:tc>
        <w:tc>
          <w:tcPr>
            <w:tcW w:w="2734" w:type="dxa"/>
            <w:gridSpan w:val="7"/>
            <w:vMerge/>
          </w:tcPr>
          <w:p w:rsidR="000E3640" w:rsidRPr="00800FEB" w:rsidRDefault="000E3640" w:rsidP="00800FEB"/>
        </w:tc>
        <w:tc>
          <w:tcPr>
            <w:tcW w:w="1832" w:type="dxa"/>
          </w:tcPr>
          <w:p w:rsidR="000E3640" w:rsidRPr="00800FEB" w:rsidRDefault="000E3640" w:rsidP="00800FEB">
            <w:r>
              <w:t xml:space="preserve">Кількість кампаній </w:t>
            </w:r>
            <w:r>
              <w:rPr>
                <w:sz w:val="22"/>
                <w:szCs w:val="22"/>
              </w:rPr>
              <w:t>інформаційні кампанії з питань профілактики ВІЛ-інфекції/СНІДу</w:t>
            </w:r>
            <w:r>
              <w:t xml:space="preserve"> на рік.</w:t>
            </w:r>
          </w:p>
        </w:tc>
        <w:tc>
          <w:tcPr>
            <w:tcW w:w="2508" w:type="dxa"/>
            <w:gridSpan w:val="2"/>
          </w:tcPr>
          <w:p w:rsidR="000E3640" w:rsidRPr="007C779E" w:rsidRDefault="000E3640" w:rsidP="003A6D43">
            <w:pPr>
              <w:jc w:val="both"/>
            </w:pPr>
            <w:r w:rsidRPr="00E82530">
              <w:rPr>
                <w:sz w:val="22"/>
                <w:szCs w:val="22"/>
              </w:rPr>
              <w:t>1.2</w:t>
            </w:r>
            <w:r>
              <w:rPr>
                <w:sz w:val="22"/>
                <w:szCs w:val="22"/>
              </w:rPr>
              <w:t xml:space="preserve">. Провести широкомасштабні інформаційні кампанії з питань профілактики ВІЛ-інфекції/СНІДу, у тому числі за участю засобів масової інформації. </w:t>
            </w: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811025" w:rsidRDefault="000E3640" w:rsidP="003351E3">
            <w:r>
              <w:rPr>
                <w:sz w:val="22"/>
                <w:szCs w:val="22"/>
              </w:rPr>
              <w:t xml:space="preserve">відділ </w:t>
            </w:r>
            <w:r w:rsidRPr="00811025">
              <w:rPr>
                <w:sz w:val="22"/>
                <w:szCs w:val="22"/>
              </w:rPr>
              <w:t>інформаційної діяльності та комунікацій з громадськістю</w:t>
            </w:r>
            <w:r>
              <w:rPr>
                <w:sz w:val="22"/>
                <w:szCs w:val="22"/>
              </w:rPr>
              <w:t xml:space="preserve">, </w:t>
            </w:r>
            <w:r w:rsidRPr="0081102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управління освіти управління </w:t>
            </w:r>
            <w:r w:rsidRPr="00811025">
              <w:rPr>
                <w:sz w:val="22"/>
                <w:szCs w:val="22"/>
              </w:rPr>
              <w:t>охорони здоров’я</w:t>
            </w:r>
            <w:r>
              <w:rPr>
                <w:sz w:val="22"/>
                <w:szCs w:val="22"/>
              </w:rPr>
              <w:t xml:space="preserve">, Лубенський міський </w:t>
            </w:r>
            <w:r w:rsidRPr="00811025">
              <w:rPr>
                <w:sz w:val="22"/>
                <w:szCs w:val="22"/>
              </w:rPr>
              <w:t>центр соціальних служб для сім’ї, дітей та молоді, служба у справах дітей</w:t>
            </w:r>
            <w:r>
              <w:rPr>
                <w:sz w:val="22"/>
                <w:szCs w:val="22"/>
              </w:rPr>
              <w:t>, засоби масової інформації, за участю громадських організацій.</w:t>
            </w:r>
          </w:p>
        </w:tc>
        <w:tc>
          <w:tcPr>
            <w:tcW w:w="947" w:type="dxa"/>
            <w:gridSpan w:val="4"/>
            <w:vAlign w:val="center"/>
          </w:tcPr>
          <w:p w:rsidR="000E3640" w:rsidRPr="00811025" w:rsidRDefault="000E3640" w:rsidP="003A6D43">
            <w:pPr>
              <w:jc w:val="center"/>
              <w:rPr>
                <w:sz w:val="18"/>
                <w:szCs w:val="18"/>
              </w:rPr>
            </w:pPr>
            <w:r w:rsidRPr="00811025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блас-ний  бюджет </w:t>
            </w:r>
          </w:p>
        </w:tc>
        <w:tc>
          <w:tcPr>
            <w:tcW w:w="806" w:type="dxa"/>
            <w:gridSpan w:val="4"/>
          </w:tcPr>
          <w:p w:rsidR="000E3640" w:rsidRPr="00800FEB" w:rsidRDefault="000E3640" w:rsidP="003A6D43">
            <w:pPr>
              <w:jc w:val="center"/>
            </w:pPr>
          </w:p>
        </w:tc>
        <w:tc>
          <w:tcPr>
            <w:tcW w:w="811" w:type="dxa"/>
            <w:gridSpan w:val="6"/>
          </w:tcPr>
          <w:p w:rsidR="000E3640" w:rsidRPr="00800FEB" w:rsidRDefault="000E3640" w:rsidP="003A6D43">
            <w:pPr>
              <w:jc w:val="center"/>
            </w:pPr>
          </w:p>
        </w:tc>
        <w:tc>
          <w:tcPr>
            <w:tcW w:w="807" w:type="dxa"/>
            <w:gridSpan w:val="3"/>
          </w:tcPr>
          <w:p w:rsidR="000E3640" w:rsidRPr="00800FEB" w:rsidRDefault="000E3640" w:rsidP="003A6D43">
            <w:pPr>
              <w:jc w:val="center"/>
            </w:pPr>
          </w:p>
        </w:tc>
        <w:tc>
          <w:tcPr>
            <w:tcW w:w="807" w:type="dxa"/>
            <w:gridSpan w:val="4"/>
          </w:tcPr>
          <w:p w:rsidR="000E3640" w:rsidRPr="00800FEB" w:rsidRDefault="000E3640" w:rsidP="003A6D43">
            <w:pPr>
              <w:jc w:val="center"/>
            </w:pPr>
          </w:p>
        </w:tc>
        <w:tc>
          <w:tcPr>
            <w:tcW w:w="807" w:type="dxa"/>
          </w:tcPr>
          <w:p w:rsidR="000E3640" w:rsidRPr="00800FEB" w:rsidRDefault="000E3640" w:rsidP="003A6D43">
            <w:pPr>
              <w:jc w:val="center"/>
            </w:pPr>
          </w:p>
        </w:tc>
      </w:tr>
      <w:tr w:rsidR="000E3640" w:rsidRPr="00A1541E" w:rsidTr="0070382D">
        <w:trPr>
          <w:trHeight w:val="463"/>
        </w:trPr>
        <w:tc>
          <w:tcPr>
            <w:tcW w:w="420" w:type="dxa"/>
            <w:vMerge/>
          </w:tcPr>
          <w:p w:rsidR="000E3640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4" w:type="dxa"/>
            <w:gridSpan w:val="7"/>
            <w:vMerge/>
            <w:vAlign w:val="center"/>
          </w:tcPr>
          <w:p w:rsidR="000E3640" w:rsidRPr="00EE2960" w:rsidRDefault="000E3640" w:rsidP="003A6D43"/>
        </w:tc>
        <w:tc>
          <w:tcPr>
            <w:tcW w:w="1832" w:type="dxa"/>
          </w:tcPr>
          <w:p w:rsidR="000E3640" w:rsidRPr="00EE2960" w:rsidRDefault="000E3640" w:rsidP="00405EAF">
            <w:r>
              <w:t xml:space="preserve">Кількість примірників інформаційних матеріалів </w:t>
            </w:r>
            <w:r w:rsidRPr="007C779E">
              <w:rPr>
                <w:sz w:val="22"/>
                <w:szCs w:val="22"/>
              </w:rPr>
              <w:t>для груп підвищеного ризику щодо інфікування ВІЛ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08" w:type="dxa"/>
            <w:gridSpan w:val="2"/>
          </w:tcPr>
          <w:p w:rsidR="000E3640" w:rsidRPr="007C779E" w:rsidRDefault="000E3640" w:rsidP="003A6D43">
            <w:pPr>
              <w:jc w:val="both"/>
            </w:pPr>
            <w:r w:rsidRPr="007C779E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3</w:t>
            </w:r>
            <w:r w:rsidRPr="007C779E">
              <w:rPr>
                <w:sz w:val="22"/>
                <w:szCs w:val="22"/>
              </w:rPr>
              <w:t>. Забезпечити розробку, та розповсюдження інформаційних матеріалів для груп підвищеного ризику щодо інфікування ВІЛ зі зміни ризикованої поведінки на більш безпечну.</w:t>
            </w: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811025" w:rsidRDefault="000E3640" w:rsidP="003A6D43">
            <w:pPr>
              <w:jc w:val="both"/>
            </w:pPr>
            <w:r>
              <w:rPr>
                <w:sz w:val="22"/>
                <w:szCs w:val="22"/>
              </w:rPr>
              <w:t xml:space="preserve">Управління </w:t>
            </w:r>
            <w:r w:rsidRPr="00811025">
              <w:rPr>
                <w:sz w:val="22"/>
                <w:szCs w:val="22"/>
              </w:rPr>
              <w:t>охорони здоров’я.</w:t>
            </w:r>
          </w:p>
        </w:tc>
        <w:tc>
          <w:tcPr>
            <w:tcW w:w="947" w:type="dxa"/>
            <w:gridSpan w:val="4"/>
            <w:vAlign w:val="center"/>
          </w:tcPr>
          <w:p w:rsidR="000E3640" w:rsidRPr="00811025" w:rsidRDefault="000E3640" w:rsidP="007E7163">
            <w:pPr>
              <w:jc w:val="center"/>
              <w:rPr>
                <w:sz w:val="18"/>
                <w:szCs w:val="18"/>
              </w:rPr>
            </w:pPr>
            <w:r w:rsidRPr="00811025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блас-ний  бюджет </w:t>
            </w:r>
          </w:p>
        </w:tc>
        <w:tc>
          <w:tcPr>
            <w:tcW w:w="806" w:type="dxa"/>
            <w:gridSpan w:val="4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dxa"/>
            <w:gridSpan w:val="6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7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7" w:type="dxa"/>
            <w:gridSpan w:val="4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7" w:type="dxa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</w:tr>
      <w:tr w:rsidR="000E3640" w:rsidRPr="00A1541E" w:rsidTr="0070382D">
        <w:trPr>
          <w:trHeight w:val="2578"/>
        </w:trPr>
        <w:tc>
          <w:tcPr>
            <w:tcW w:w="420" w:type="dxa"/>
            <w:vMerge w:val="restart"/>
          </w:tcPr>
          <w:p w:rsidR="000E3640" w:rsidRPr="00166683" w:rsidRDefault="000E3640" w:rsidP="003A6D43">
            <w:pPr>
              <w:jc w:val="center"/>
            </w:pPr>
            <w:r w:rsidRPr="00166683">
              <w:t>2.</w:t>
            </w:r>
          </w:p>
        </w:tc>
        <w:tc>
          <w:tcPr>
            <w:tcW w:w="2734" w:type="dxa"/>
            <w:gridSpan w:val="7"/>
            <w:vMerge w:val="restart"/>
          </w:tcPr>
          <w:p w:rsidR="000E3640" w:rsidRPr="00921853" w:rsidRDefault="000E3640" w:rsidP="00921853">
            <w:pPr>
              <w:jc w:val="center"/>
            </w:pPr>
            <w:r w:rsidRPr="00921853">
              <w:rPr>
                <w:sz w:val="22"/>
                <w:szCs w:val="22"/>
              </w:rPr>
              <w:t>Навчання школярів та студентської молоді у навчальних закладах всіх форм власності за програмами профілактики ВІЛ та формування здорового способу життя на основі життєвих навичок</w:t>
            </w:r>
          </w:p>
        </w:tc>
        <w:tc>
          <w:tcPr>
            <w:tcW w:w="1832" w:type="dxa"/>
          </w:tcPr>
          <w:p w:rsidR="000E3640" w:rsidRPr="00921853" w:rsidRDefault="000E3640" w:rsidP="007B309D">
            <w:r>
              <w:rPr>
                <w:sz w:val="22"/>
                <w:szCs w:val="22"/>
              </w:rPr>
              <w:t xml:space="preserve">Кількість педагогічних працівників, які пройшли навчання </w:t>
            </w:r>
            <w:r w:rsidRPr="007C779E">
              <w:rPr>
                <w:sz w:val="22"/>
                <w:szCs w:val="22"/>
              </w:rPr>
              <w:t>з профілактики ВІЛ-інфекції/СНІДу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08" w:type="dxa"/>
            <w:gridSpan w:val="2"/>
          </w:tcPr>
          <w:p w:rsidR="000E3640" w:rsidRPr="007C779E" w:rsidRDefault="000E3640" w:rsidP="003A6D43">
            <w:pPr>
              <w:jc w:val="both"/>
            </w:pPr>
            <w:r w:rsidRPr="007C779E">
              <w:rPr>
                <w:sz w:val="22"/>
                <w:szCs w:val="22"/>
              </w:rPr>
              <w:t>2.1. Забезпечити включення курсів з профілактики ВІЛ-інфекції/СНІДу  до переліку обов’язкових курсів у старшій школі (10 -11 класи),  ПТНЗ, ВНЗ всіх рівнів акредитації, у тому числі:</w:t>
            </w: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811025" w:rsidRDefault="000E3640" w:rsidP="00437E5A">
            <w:pPr>
              <w:jc w:val="both"/>
            </w:pPr>
            <w:r>
              <w:rPr>
                <w:sz w:val="22"/>
                <w:szCs w:val="22"/>
              </w:rPr>
              <w:t xml:space="preserve">Управління освіти </w:t>
            </w:r>
          </w:p>
        </w:tc>
        <w:tc>
          <w:tcPr>
            <w:tcW w:w="947" w:type="dxa"/>
            <w:gridSpan w:val="4"/>
            <w:vAlign w:val="center"/>
          </w:tcPr>
          <w:p w:rsidR="000E3640" w:rsidRPr="00811025" w:rsidRDefault="000E3640" w:rsidP="003A6D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Держ. бюджет</w:t>
            </w:r>
          </w:p>
        </w:tc>
        <w:tc>
          <w:tcPr>
            <w:tcW w:w="806" w:type="dxa"/>
            <w:gridSpan w:val="4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dxa"/>
            <w:gridSpan w:val="6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7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7" w:type="dxa"/>
            <w:gridSpan w:val="4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7" w:type="dxa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</w:tr>
      <w:tr w:rsidR="000E3640" w:rsidRPr="00A1541E" w:rsidTr="0070382D">
        <w:trPr>
          <w:trHeight w:val="696"/>
        </w:trPr>
        <w:tc>
          <w:tcPr>
            <w:tcW w:w="420" w:type="dxa"/>
            <w:vMerge/>
          </w:tcPr>
          <w:p w:rsidR="000E3640" w:rsidRPr="00166683" w:rsidRDefault="000E3640" w:rsidP="003A6D43">
            <w:pPr>
              <w:jc w:val="center"/>
            </w:pPr>
          </w:p>
        </w:tc>
        <w:tc>
          <w:tcPr>
            <w:tcW w:w="2734" w:type="dxa"/>
            <w:gridSpan w:val="7"/>
            <w:vMerge/>
          </w:tcPr>
          <w:p w:rsidR="000E3640" w:rsidRPr="00921853" w:rsidRDefault="000E3640" w:rsidP="00921853">
            <w:pPr>
              <w:jc w:val="center"/>
            </w:pPr>
          </w:p>
        </w:tc>
        <w:tc>
          <w:tcPr>
            <w:tcW w:w="1832" w:type="dxa"/>
          </w:tcPr>
          <w:p w:rsidR="000E3640" w:rsidRPr="00921853" w:rsidRDefault="000E3640" w:rsidP="001F66F2">
            <w:r>
              <w:t>Кількість навчальних закладів (ЗНЗ, ПТНЗ), які забезпечено навчальними матеріалами за програмою «Формування здорового способу життя і профілактики ВІЛ».</w:t>
            </w:r>
          </w:p>
        </w:tc>
        <w:tc>
          <w:tcPr>
            <w:tcW w:w="2508" w:type="dxa"/>
            <w:gridSpan w:val="2"/>
          </w:tcPr>
          <w:p w:rsidR="000E3640" w:rsidRPr="007C779E" w:rsidRDefault="000E3640" w:rsidP="003A6D43">
            <w:pPr>
              <w:jc w:val="both"/>
            </w:pPr>
            <w:r>
              <w:rPr>
                <w:sz w:val="22"/>
                <w:szCs w:val="22"/>
              </w:rPr>
              <w:t xml:space="preserve">2.2. Забезпечити вчителів, студентів і школярів необхідними навчально-методичними матеріалами з питань профілактики інфікування ВІЛ. </w:t>
            </w: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811025" w:rsidRDefault="000E3640" w:rsidP="003A6D43">
            <w:pPr>
              <w:jc w:val="both"/>
            </w:pPr>
            <w:r>
              <w:rPr>
                <w:sz w:val="22"/>
                <w:szCs w:val="22"/>
              </w:rPr>
              <w:t xml:space="preserve">Управління освіти </w:t>
            </w:r>
          </w:p>
        </w:tc>
        <w:tc>
          <w:tcPr>
            <w:tcW w:w="947" w:type="dxa"/>
            <w:gridSpan w:val="4"/>
            <w:vAlign w:val="center"/>
          </w:tcPr>
          <w:p w:rsidR="000E3640" w:rsidRPr="00811025" w:rsidRDefault="000E3640" w:rsidP="003A6D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Держ. бюджет</w:t>
            </w:r>
          </w:p>
        </w:tc>
        <w:tc>
          <w:tcPr>
            <w:tcW w:w="806" w:type="dxa"/>
            <w:gridSpan w:val="4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dxa"/>
            <w:gridSpan w:val="6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7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7" w:type="dxa"/>
            <w:gridSpan w:val="4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7" w:type="dxa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</w:tr>
      <w:tr w:rsidR="000E3640" w:rsidRPr="00A1541E" w:rsidTr="0070382D">
        <w:trPr>
          <w:trHeight w:val="3788"/>
        </w:trPr>
        <w:tc>
          <w:tcPr>
            <w:tcW w:w="420" w:type="dxa"/>
            <w:vMerge w:val="restart"/>
          </w:tcPr>
          <w:p w:rsidR="000E3640" w:rsidRPr="00166683" w:rsidRDefault="000E3640" w:rsidP="003A6D43">
            <w:pPr>
              <w:jc w:val="center"/>
            </w:pPr>
            <w:r w:rsidRPr="00166683">
              <w:t>3.</w:t>
            </w:r>
          </w:p>
        </w:tc>
        <w:tc>
          <w:tcPr>
            <w:tcW w:w="2734" w:type="dxa"/>
            <w:gridSpan w:val="7"/>
            <w:vMerge w:val="restart"/>
          </w:tcPr>
          <w:p w:rsidR="000E3640" w:rsidRPr="00921853" w:rsidRDefault="000E3640" w:rsidP="00921853">
            <w:pPr>
              <w:jc w:val="center"/>
            </w:pPr>
            <w:r w:rsidRPr="00921853">
              <w:rPr>
                <w:sz w:val="22"/>
                <w:szCs w:val="22"/>
              </w:rPr>
              <w:t>Розширити охоплення програмами профілактики ВІЛ представників груп підвищеного ризику щодо інфікування ВІЛ та їх статевих партнерів, а також ув’язнених, дітей із сімей, які перебувають у складних життєвих обставинах, безпритульних та бездоглядних дітей та які не отримують належного батьківського піклування</w:t>
            </w:r>
          </w:p>
        </w:tc>
        <w:tc>
          <w:tcPr>
            <w:tcW w:w="1832" w:type="dxa"/>
          </w:tcPr>
          <w:p w:rsidR="000E3640" w:rsidRPr="006D209C" w:rsidRDefault="000E3640" w:rsidP="00570E90">
            <w:r w:rsidRPr="006D209C">
              <w:rPr>
                <w:sz w:val="22"/>
                <w:szCs w:val="22"/>
              </w:rPr>
              <w:t xml:space="preserve">Відсоток осіб (від загальної кількості виявлених під час тестування випадків ВІЛ інфікування), яким було забезпечено супровід до лікувально-профілактичних закладів. </w:t>
            </w:r>
          </w:p>
        </w:tc>
        <w:tc>
          <w:tcPr>
            <w:tcW w:w="2508" w:type="dxa"/>
            <w:gridSpan w:val="2"/>
          </w:tcPr>
          <w:p w:rsidR="000E3640" w:rsidRPr="007C779E" w:rsidRDefault="000E3640" w:rsidP="003A6D43">
            <w:pPr>
              <w:jc w:val="both"/>
            </w:pPr>
            <w:r w:rsidRPr="007C779E">
              <w:rPr>
                <w:sz w:val="22"/>
                <w:szCs w:val="22"/>
              </w:rPr>
              <w:t>3.1. Забезпечити супровід клієнтів програм профілактики з числа представників груп підвищеного ризику інфікування ВІЛ до лікувально-профілактичних закладів для своєчасного отримання лікування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Default="000E3640" w:rsidP="003A6D43">
            <w:pPr>
              <w:jc w:val="both"/>
            </w:pPr>
            <w:r>
              <w:rPr>
                <w:sz w:val="22"/>
                <w:szCs w:val="22"/>
              </w:rPr>
              <w:t>Лубенський міський Ц</w:t>
            </w:r>
            <w:r w:rsidRPr="00444FBF">
              <w:rPr>
                <w:sz w:val="22"/>
                <w:szCs w:val="22"/>
              </w:rPr>
              <w:t>ентр соціальних служб для сім'ї, дітей та молоді</w:t>
            </w:r>
            <w:r w:rsidRPr="00811025">
              <w:rPr>
                <w:sz w:val="22"/>
                <w:szCs w:val="22"/>
              </w:rPr>
              <w:t>, за участю громадських та благодійних організацій, що працюють в просторі епідемії ВІЛ/СНІДу</w:t>
            </w:r>
            <w:r>
              <w:rPr>
                <w:sz w:val="22"/>
                <w:szCs w:val="22"/>
              </w:rPr>
              <w:t>.</w:t>
            </w:r>
          </w:p>
          <w:p w:rsidR="000E3640" w:rsidRDefault="000E3640" w:rsidP="003A6D43">
            <w:pPr>
              <w:jc w:val="both"/>
            </w:pPr>
          </w:p>
          <w:p w:rsidR="000E3640" w:rsidRPr="00811025" w:rsidRDefault="000E3640" w:rsidP="003A6D43">
            <w:pPr>
              <w:jc w:val="both"/>
            </w:pPr>
          </w:p>
        </w:tc>
        <w:tc>
          <w:tcPr>
            <w:tcW w:w="947" w:type="dxa"/>
            <w:gridSpan w:val="4"/>
            <w:vAlign w:val="center"/>
          </w:tcPr>
          <w:p w:rsidR="000E3640" w:rsidRPr="00811025" w:rsidRDefault="000E3640" w:rsidP="003A6D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06" w:type="dxa"/>
            <w:gridSpan w:val="4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dxa"/>
            <w:gridSpan w:val="6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7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7" w:type="dxa"/>
            <w:gridSpan w:val="4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7" w:type="dxa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</w:tr>
      <w:tr w:rsidR="000E3640" w:rsidRPr="00A1541E" w:rsidTr="0022780D">
        <w:trPr>
          <w:trHeight w:val="3788"/>
        </w:trPr>
        <w:tc>
          <w:tcPr>
            <w:tcW w:w="420" w:type="dxa"/>
            <w:vMerge/>
          </w:tcPr>
          <w:p w:rsidR="000E3640" w:rsidRPr="00166683" w:rsidRDefault="000E3640" w:rsidP="003A6D43">
            <w:pPr>
              <w:jc w:val="center"/>
            </w:pPr>
          </w:p>
        </w:tc>
        <w:tc>
          <w:tcPr>
            <w:tcW w:w="2734" w:type="dxa"/>
            <w:gridSpan w:val="7"/>
            <w:vMerge/>
          </w:tcPr>
          <w:p w:rsidR="000E3640" w:rsidRPr="00921853" w:rsidRDefault="000E3640" w:rsidP="00921853">
            <w:pPr>
              <w:jc w:val="center"/>
            </w:pPr>
          </w:p>
        </w:tc>
        <w:tc>
          <w:tcPr>
            <w:tcW w:w="1832" w:type="dxa"/>
          </w:tcPr>
          <w:p w:rsidR="000E3640" w:rsidRPr="006D209C" w:rsidRDefault="000E3640" w:rsidP="00570E90">
            <w:r>
              <w:t xml:space="preserve">Кількість </w:t>
            </w:r>
            <w:r w:rsidRPr="00921853">
              <w:rPr>
                <w:sz w:val="22"/>
                <w:szCs w:val="22"/>
              </w:rPr>
              <w:t xml:space="preserve">дітей </w:t>
            </w:r>
            <w:r>
              <w:rPr>
                <w:sz w:val="22"/>
                <w:szCs w:val="22"/>
              </w:rPr>
              <w:t>охоплених інформаційно-освітніми профілактичними заходами з профілактики ВІЛ/СНІДу.</w:t>
            </w:r>
          </w:p>
        </w:tc>
        <w:tc>
          <w:tcPr>
            <w:tcW w:w="2508" w:type="dxa"/>
            <w:gridSpan w:val="2"/>
          </w:tcPr>
          <w:p w:rsidR="000E3640" w:rsidRPr="007C779E" w:rsidRDefault="000E3640" w:rsidP="003A6D43">
            <w:pPr>
              <w:jc w:val="both"/>
            </w:pPr>
            <w:r w:rsidRPr="007C779E">
              <w:rPr>
                <w:sz w:val="22"/>
                <w:szCs w:val="22"/>
              </w:rPr>
              <w:t>3.2. Забезпечити дітей з сімей, які перебувають у складних життєвих обставинах, та дітей, які не отримують належного батьківського  піклування, безпритульних та бездоглядних дітей інформаційно-освітніми заходами з профілактики ВІЛ-СНІДу.</w:t>
            </w: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2014-2018.</w:t>
            </w:r>
          </w:p>
        </w:tc>
        <w:tc>
          <w:tcPr>
            <w:tcW w:w="2368" w:type="dxa"/>
          </w:tcPr>
          <w:p w:rsidR="000E3640" w:rsidRDefault="000E3640" w:rsidP="00552808">
            <w:pPr>
              <w:jc w:val="both"/>
            </w:pPr>
            <w:r>
              <w:rPr>
                <w:sz w:val="22"/>
                <w:szCs w:val="22"/>
              </w:rPr>
              <w:t xml:space="preserve">Лубенський міський Центр </w:t>
            </w:r>
            <w:r w:rsidRPr="00AB308B">
              <w:rPr>
                <w:sz w:val="22"/>
                <w:szCs w:val="22"/>
              </w:rPr>
              <w:t>соціальних служб для сім'ї, дітей та молоді</w:t>
            </w:r>
            <w:r>
              <w:rPr>
                <w:sz w:val="22"/>
                <w:szCs w:val="22"/>
              </w:rPr>
              <w:t xml:space="preserve"> </w:t>
            </w:r>
            <w:r w:rsidRPr="00811025">
              <w:rPr>
                <w:sz w:val="22"/>
                <w:szCs w:val="22"/>
              </w:rPr>
              <w:t>за участю громадських та благодійних організацій, що працюють в просторі епідемії ВІЛ/СНІДу</w:t>
            </w:r>
            <w:r>
              <w:rPr>
                <w:sz w:val="22"/>
                <w:szCs w:val="22"/>
              </w:rPr>
              <w:t>.</w:t>
            </w:r>
          </w:p>
          <w:p w:rsidR="000E3640" w:rsidRPr="006D209C" w:rsidRDefault="000E3640" w:rsidP="003A6D43">
            <w:pPr>
              <w:jc w:val="both"/>
              <w:rPr>
                <w:highlight w:val="yellow"/>
              </w:rPr>
            </w:pPr>
          </w:p>
        </w:tc>
        <w:tc>
          <w:tcPr>
            <w:tcW w:w="947" w:type="dxa"/>
            <w:gridSpan w:val="4"/>
          </w:tcPr>
          <w:p w:rsidR="000E3640" w:rsidRDefault="000E3640" w:rsidP="00552808">
            <w:pPr>
              <w:jc w:val="center"/>
              <w:rPr>
                <w:sz w:val="18"/>
                <w:szCs w:val="18"/>
              </w:rPr>
            </w:pPr>
          </w:p>
          <w:p w:rsidR="000E3640" w:rsidRDefault="000E3640" w:rsidP="00552808">
            <w:pPr>
              <w:jc w:val="center"/>
              <w:rPr>
                <w:sz w:val="18"/>
                <w:szCs w:val="18"/>
              </w:rPr>
            </w:pPr>
          </w:p>
          <w:p w:rsidR="000E3640" w:rsidRDefault="000E3640" w:rsidP="00552808">
            <w:pPr>
              <w:jc w:val="center"/>
              <w:rPr>
                <w:sz w:val="18"/>
                <w:szCs w:val="18"/>
              </w:rPr>
            </w:pPr>
          </w:p>
          <w:p w:rsidR="000E3640" w:rsidRDefault="000E3640" w:rsidP="00552808">
            <w:pPr>
              <w:jc w:val="center"/>
              <w:rPr>
                <w:sz w:val="18"/>
                <w:szCs w:val="18"/>
              </w:rPr>
            </w:pPr>
          </w:p>
          <w:p w:rsidR="000E3640" w:rsidRDefault="000E3640" w:rsidP="00552808">
            <w:pPr>
              <w:jc w:val="center"/>
              <w:rPr>
                <w:sz w:val="18"/>
                <w:szCs w:val="18"/>
              </w:rPr>
            </w:pPr>
          </w:p>
          <w:p w:rsidR="000E3640" w:rsidRDefault="000E3640" w:rsidP="00552808">
            <w:pPr>
              <w:jc w:val="center"/>
              <w:rPr>
                <w:sz w:val="18"/>
                <w:szCs w:val="18"/>
              </w:rPr>
            </w:pPr>
          </w:p>
          <w:p w:rsidR="000E3640" w:rsidRDefault="000E3640" w:rsidP="00552808">
            <w:pPr>
              <w:jc w:val="center"/>
              <w:rPr>
                <w:sz w:val="18"/>
                <w:szCs w:val="18"/>
              </w:rPr>
            </w:pPr>
            <w:r w:rsidRPr="00AB308B">
              <w:rPr>
                <w:sz w:val="18"/>
                <w:szCs w:val="18"/>
              </w:rPr>
              <w:t>Обл. і місцеві бюджети</w:t>
            </w:r>
          </w:p>
        </w:tc>
        <w:tc>
          <w:tcPr>
            <w:tcW w:w="806" w:type="dxa"/>
            <w:gridSpan w:val="4"/>
            <w:vAlign w:val="center"/>
          </w:tcPr>
          <w:p w:rsidR="000E3640" w:rsidRPr="00924F1B" w:rsidRDefault="000E3640" w:rsidP="002278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811" w:type="dxa"/>
            <w:gridSpan w:val="6"/>
            <w:vAlign w:val="center"/>
          </w:tcPr>
          <w:p w:rsidR="000E3640" w:rsidRPr="00924F1B" w:rsidRDefault="000E3640" w:rsidP="002278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807" w:type="dxa"/>
            <w:gridSpan w:val="3"/>
            <w:vAlign w:val="center"/>
          </w:tcPr>
          <w:p w:rsidR="000E3640" w:rsidRPr="00924F1B" w:rsidRDefault="000E3640" w:rsidP="002278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807" w:type="dxa"/>
            <w:gridSpan w:val="4"/>
            <w:vAlign w:val="center"/>
          </w:tcPr>
          <w:p w:rsidR="000E3640" w:rsidRPr="00924F1B" w:rsidRDefault="000E3640" w:rsidP="002278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807" w:type="dxa"/>
            <w:vAlign w:val="center"/>
          </w:tcPr>
          <w:p w:rsidR="000E3640" w:rsidRPr="00924F1B" w:rsidRDefault="000E3640" w:rsidP="002278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</w:tr>
      <w:tr w:rsidR="000E3640" w:rsidRPr="00A1541E" w:rsidTr="00444E7E">
        <w:trPr>
          <w:trHeight w:val="1929"/>
        </w:trPr>
        <w:tc>
          <w:tcPr>
            <w:tcW w:w="420" w:type="dxa"/>
            <w:vMerge/>
          </w:tcPr>
          <w:p w:rsidR="000E3640" w:rsidRPr="00166683" w:rsidRDefault="000E3640" w:rsidP="003A6D43">
            <w:pPr>
              <w:jc w:val="center"/>
            </w:pPr>
          </w:p>
        </w:tc>
        <w:tc>
          <w:tcPr>
            <w:tcW w:w="2734" w:type="dxa"/>
            <w:gridSpan w:val="7"/>
            <w:vMerge/>
          </w:tcPr>
          <w:p w:rsidR="000E3640" w:rsidRPr="00921853" w:rsidRDefault="000E3640" w:rsidP="00921853">
            <w:pPr>
              <w:jc w:val="center"/>
            </w:pPr>
          </w:p>
        </w:tc>
        <w:tc>
          <w:tcPr>
            <w:tcW w:w="1832" w:type="dxa"/>
          </w:tcPr>
          <w:p w:rsidR="000E3640" w:rsidRPr="005732A7" w:rsidRDefault="000E3640" w:rsidP="00570E90">
            <w:r w:rsidRPr="005732A7">
              <w:rPr>
                <w:sz w:val="22"/>
                <w:szCs w:val="22"/>
              </w:rPr>
              <w:t>Кількість дітей, яким забезпечено надання комплексу соціально-профілактичних послуг.</w:t>
            </w:r>
          </w:p>
        </w:tc>
        <w:tc>
          <w:tcPr>
            <w:tcW w:w="2508" w:type="dxa"/>
            <w:gridSpan w:val="2"/>
          </w:tcPr>
          <w:p w:rsidR="000E3640" w:rsidRDefault="000E3640" w:rsidP="003A6D43">
            <w:pPr>
              <w:jc w:val="both"/>
            </w:pPr>
            <w:r w:rsidRPr="005732A7">
              <w:rPr>
                <w:sz w:val="22"/>
                <w:szCs w:val="22"/>
              </w:rPr>
              <w:t>3.3. Сприяти наданню дітям з сімей, які перебувають у складних життєвих обставинах, комплексу соціально-профілактичних послуг, у тому числі через функціонування вуличних мультидисциплінарних команд і клінік, дружніх до молоді.</w:t>
            </w:r>
            <w:r>
              <w:rPr>
                <w:sz w:val="22"/>
                <w:szCs w:val="22"/>
              </w:rPr>
              <w:t xml:space="preserve"> </w:t>
            </w:r>
          </w:p>
          <w:p w:rsidR="000E3640" w:rsidRPr="005732A7" w:rsidRDefault="000E3640" w:rsidP="003A6D43">
            <w:pPr>
              <w:jc w:val="both"/>
            </w:pPr>
          </w:p>
        </w:tc>
        <w:tc>
          <w:tcPr>
            <w:tcW w:w="813" w:type="dxa"/>
            <w:gridSpan w:val="3"/>
            <w:vAlign w:val="center"/>
          </w:tcPr>
          <w:p w:rsidR="000E3640" w:rsidRPr="00A15435" w:rsidRDefault="000E3640" w:rsidP="00F45B07">
            <w:pPr>
              <w:jc w:val="center"/>
              <w:rPr>
                <w:sz w:val="20"/>
                <w:szCs w:val="20"/>
              </w:rPr>
            </w:pPr>
            <w:r w:rsidRPr="00A15435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5732A7" w:rsidRDefault="000E3640" w:rsidP="00552808">
            <w:pPr>
              <w:jc w:val="both"/>
            </w:pPr>
            <w:r w:rsidRPr="005732A7">
              <w:rPr>
                <w:sz w:val="22"/>
                <w:szCs w:val="22"/>
              </w:rPr>
              <w:t>Служба у справах дітей</w:t>
            </w:r>
            <w:r>
              <w:rPr>
                <w:sz w:val="22"/>
                <w:szCs w:val="22"/>
              </w:rPr>
              <w:t xml:space="preserve">, Лубенський міський </w:t>
            </w:r>
            <w:r w:rsidRPr="005732A7">
              <w:rPr>
                <w:sz w:val="22"/>
                <w:szCs w:val="22"/>
              </w:rPr>
              <w:t>центр соціальних служб для сім'ї, дітей та молоді, за участю громадських та благодійних організацій, що працюють в просторі епідемії ВІЛ/СНІДу</w:t>
            </w:r>
          </w:p>
        </w:tc>
        <w:tc>
          <w:tcPr>
            <w:tcW w:w="947" w:type="dxa"/>
            <w:gridSpan w:val="4"/>
          </w:tcPr>
          <w:p w:rsidR="000E3640" w:rsidRPr="005732A7" w:rsidRDefault="000E3640" w:rsidP="00552808">
            <w:pPr>
              <w:jc w:val="center"/>
            </w:pPr>
            <w:r w:rsidRPr="005732A7">
              <w:rPr>
                <w:sz w:val="22"/>
                <w:szCs w:val="22"/>
              </w:rPr>
              <w:t>Обл. і місцеві бюджети</w:t>
            </w:r>
          </w:p>
        </w:tc>
        <w:tc>
          <w:tcPr>
            <w:tcW w:w="806" w:type="dxa"/>
            <w:gridSpan w:val="4"/>
            <w:vAlign w:val="center"/>
          </w:tcPr>
          <w:p w:rsidR="000E3640" w:rsidRPr="00924F1B" w:rsidRDefault="000E3640" w:rsidP="004A60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811" w:type="dxa"/>
            <w:gridSpan w:val="6"/>
            <w:vAlign w:val="center"/>
          </w:tcPr>
          <w:p w:rsidR="000E3640" w:rsidRPr="00924F1B" w:rsidRDefault="000E3640" w:rsidP="004A60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807" w:type="dxa"/>
            <w:gridSpan w:val="3"/>
            <w:vAlign w:val="center"/>
          </w:tcPr>
          <w:p w:rsidR="000E3640" w:rsidRPr="00924F1B" w:rsidRDefault="000E3640" w:rsidP="004A60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807" w:type="dxa"/>
            <w:gridSpan w:val="4"/>
            <w:vAlign w:val="center"/>
          </w:tcPr>
          <w:p w:rsidR="000E3640" w:rsidRPr="00924F1B" w:rsidRDefault="000E3640" w:rsidP="004A60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807" w:type="dxa"/>
            <w:vAlign w:val="center"/>
          </w:tcPr>
          <w:p w:rsidR="000E3640" w:rsidRPr="00924F1B" w:rsidRDefault="000E3640" w:rsidP="004A60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</w:tr>
      <w:tr w:rsidR="000E3640" w:rsidRPr="00A1541E" w:rsidTr="009E615D">
        <w:trPr>
          <w:trHeight w:val="1883"/>
        </w:trPr>
        <w:tc>
          <w:tcPr>
            <w:tcW w:w="420" w:type="dxa"/>
            <w:vMerge/>
          </w:tcPr>
          <w:p w:rsidR="000E3640" w:rsidRPr="00166683" w:rsidRDefault="000E3640" w:rsidP="003A6D43">
            <w:pPr>
              <w:jc w:val="center"/>
            </w:pPr>
          </w:p>
        </w:tc>
        <w:tc>
          <w:tcPr>
            <w:tcW w:w="2734" w:type="dxa"/>
            <w:gridSpan w:val="7"/>
            <w:vMerge/>
          </w:tcPr>
          <w:p w:rsidR="000E3640" w:rsidRPr="00921853" w:rsidRDefault="000E3640" w:rsidP="00921853">
            <w:pPr>
              <w:jc w:val="center"/>
            </w:pPr>
          </w:p>
        </w:tc>
        <w:tc>
          <w:tcPr>
            <w:tcW w:w="1832" w:type="dxa"/>
          </w:tcPr>
          <w:p w:rsidR="000E3640" w:rsidRPr="005732A7" w:rsidRDefault="000E3640" w:rsidP="00570E90">
            <w:r w:rsidRPr="005732A7">
              <w:rPr>
                <w:sz w:val="22"/>
                <w:szCs w:val="22"/>
              </w:rPr>
              <w:t xml:space="preserve">Кількість </w:t>
            </w:r>
            <w:r>
              <w:rPr>
                <w:bCs/>
                <w:sz w:val="22"/>
                <w:szCs w:val="22"/>
              </w:rPr>
              <w:t>споживачів</w:t>
            </w:r>
            <w:r w:rsidRPr="005732A7">
              <w:rPr>
                <w:bCs/>
                <w:sz w:val="22"/>
                <w:szCs w:val="22"/>
              </w:rPr>
              <w:t xml:space="preserve"> ін'єкційних наркотиків</w:t>
            </w:r>
            <w:r w:rsidRPr="005732A7">
              <w:rPr>
                <w:sz w:val="22"/>
                <w:szCs w:val="22"/>
              </w:rPr>
              <w:t>, яким забезпечено надання пакету комплексних профілактичних послуг.</w:t>
            </w:r>
          </w:p>
        </w:tc>
        <w:tc>
          <w:tcPr>
            <w:tcW w:w="2508" w:type="dxa"/>
            <w:gridSpan w:val="2"/>
          </w:tcPr>
          <w:p w:rsidR="000E3640" w:rsidRPr="005732A7" w:rsidRDefault="000E3640" w:rsidP="004731DA">
            <w:pPr>
              <w:jc w:val="both"/>
            </w:pPr>
            <w:r w:rsidRPr="005732A7">
              <w:rPr>
                <w:sz w:val="22"/>
                <w:szCs w:val="22"/>
              </w:rPr>
              <w:t xml:space="preserve">3.4. </w:t>
            </w:r>
            <w:r w:rsidRPr="005732A7">
              <w:rPr>
                <w:color w:val="000000"/>
                <w:sz w:val="22"/>
                <w:szCs w:val="22"/>
              </w:rPr>
              <w:t xml:space="preserve">Забезпечити надання </w:t>
            </w:r>
            <w:r w:rsidRPr="005732A7">
              <w:rPr>
                <w:bCs/>
                <w:sz w:val="22"/>
                <w:szCs w:val="22"/>
              </w:rPr>
              <w:t>споживачам ін'єкційних наркотиків</w:t>
            </w:r>
            <w:r w:rsidRPr="005732A7">
              <w:rPr>
                <w:b/>
                <w:bCs/>
                <w:sz w:val="22"/>
                <w:szCs w:val="22"/>
              </w:rPr>
              <w:t xml:space="preserve"> </w:t>
            </w:r>
            <w:r w:rsidRPr="005732A7">
              <w:rPr>
                <w:color w:val="000000"/>
                <w:sz w:val="22"/>
                <w:szCs w:val="22"/>
              </w:rPr>
              <w:t xml:space="preserve">пакету комплексних профілактичних послуг, рекомендованого ВООЗ та ЮНЕЙДС з урахуванням кращого світового досвіду, для </w:t>
            </w:r>
            <w:r>
              <w:rPr>
                <w:sz w:val="22"/>
                <w:szCs w:val="22"/>
              </w:rPr>
              <w:t>на базі громадських організацій</w:t>
            </w:r>
            <w:r w:rsidRPr="005732A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13" w:type="dxa"/>
            <w:gridSpan w:val="3"/>
            <w:vAlign w:val="center"/>
          </w:tcPr>
          <w:p w:rsidR="000E3640" w:rsidRPr="00A15435" w:rsidRDefault="000E3640" w:rsidP="00F45B07">
            <w:pPr>
              <w:jc w:val="center"/>
              <w:rPr>
                <w:sz w:val="20"/>
                <w:szCs w:val="20"/>
              </w:rPr>
            </w:pPr>
            <w:r w:rsidRPr="00A15435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5732A7" w:rsidRDefault="000E3640" w:rsidP="004731DA">
            <w:pPr>
              <w:jc w:val="both"/>
            </w:pPr>
            <w:r>
              <w:rPr>
                <w:sz w:val="22"/>
                <w:szCs w:val="22"/>
              </w:rPr>
              <w:t>Лубенський міський Ц</w:t>
            </w:r>
            <w:r w:rsidRPr="005732A7">
              <w:rPr>
                <w:sz w:val="22"/>
                <w:szCs w:val="22"/>
              </w:rPr>
              <w:t>ентр соціальних служб для сім'ї, дітей та молоді</w:t>
            </w:r>
            <w:r>
              <w:rPr>
                <w:sz w:val="22"/>
                <w:szCs w:val="22"/>
              </w:rPr>
              <w:t xml:space="preserve"> </w:t>
            </w:r>
            <w:r w:rsidRPr="005732A7">
              <w:rPr>
                <w:sz w:val="22"/>
                <w:szCs w:val="22"/>
              </w:rPr>
              <w:t>за участю громадських та благодійних організацій, що працюють в просторі епідемії ВІЛ/СНІДу</w:t>
            </w:r>
          </w:p>
        </w:tc>
        <w:tc>
          <w:tcPr>
            <w:tcW w:w="947" w:type="dxa"/>
            <w:gridSpan w:val="4"/>
          </w:tcPr>
          <w:p w:rsidR="000E3640" w:rsidRPr="005732A7" w:rsidRDefault="000E3640" w:rsidP="005732A7">
            <w:pPr>
              <w:jc w:val="center"/>
              <w:rPr>
                <w:sz w:val="20"/>
                <w:szCs w:val="20"/>
              </w:rPr>
            </w:pPr>
            <w:r w:rsidRPr="005732A7">
              <w:rPr>
                <w:sz w:val="20"/>
                <w:szCs w:val="20"/>
              </w:rPr>
              <w:t>Кошти Глобального фонду.</w:t>
            </w:r>
          </w:p>
          <w:p w:rsidR="000E3640" w:rsidRPr="005732A7" w:rsidRDefault="000E3640" w:rsidP="005732A7">
            <w:pPr>
              <w:jc w:val="center"/>
              <w:rPr>
                <w:sz w:val="20"/>
                <w:szCs w:val="20"/>
              </w:rPr>
            </w:pPr>
          </w:p>
          <w:p w:rsidR="000E3640" w:rsidRPr="005732A7" w:rsidRDefault="000E3640" w:rsidP="005732A7">
            <w:pPr>
              <w:jc w:val="center"/>
              <w:rPr>
                <w:sz w:val="20"/>
                <w:szCs w:val="20"/>
              </w:rPr>
            </w:pPr>
            <w:r w:rsidRPr="005732A7">
              <w:rPr>
                <w:sz w:val="20"/>
                <w:szCs w:val="20"/>
              </w:rPr>
              <w:t>Обл. і місцеві бюджети</w:t>
            </w:r>
          </w:p>
        </w:tc>
        <w:tc>
          <w:tcPr>
            <w:tcW w:w="806" w:type="dxa"/>
            <w:gridSpan w:val="4"/>
            <w:vAlign w:val="center"/>
          </w:tcPr>
          <w:p w:rsidR="000E3640" w:rsidRPr="00924F1B" w:rsidRDefault="000E3640" w:rsidP="004A60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11" w:type="dxa"/>
            <w:gridSpan w:val="6"/>
            <w:vAlign w:val="center"/>
          </w:tcPr>
          <w:p w:rsidR="000E3640" w:rsidRPr="00924F1B" w:rsidRDefault="000E3640" w:rsidP="004A60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07" w:type="dxa"/>
            <w:gridSpan w:val="3"/>
            <w:vAlign w:val="center"/>
          </w:tcPr>
          <w:p w:rsidR="000E3640" w:rsidRPr="00924F1B" w:rsidRDefault="000E3640" w:rsidP="004A60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07" w:type="dxa"/>
            <w:gridSpan w:val="4"/>
            <w:vAlign w:val="center"/>
          </w:tcPr>
          <w:p w:rsidR="000E3640" w:rsidRPr="00924F1B" w:rsidRDefault="000E3640" w:rsidP="004A60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07" w:type="dxa"/>
            <w:vAlign w:val="center"/>
          </w:tcPr>
          <w:p w:rsidR="000E3640" w:rsidRPr="00924F1B" w:rsidRDefault="000E3640" w:rsidP="004A60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</w:tr>
      <w:tr w:rsidR="000E3640" w:rsidRPr="00A1541E" w:rsidTr="0070382D">
        <w:trPr>
          <w:trHeight w:val="1551"/>
        </w:trPr>
        <w:tc>
          <w:tcPr>
            <w:tcW w:w="420" w:type="dxa"/>
            <w:vMerge/>
          </w:tcPr>
          <w:p w:rsidR="000E3640" w:rsidRPr="00166683" w:rsidRDefault="000E3640" w:rsidP="003A6D43">
            <w:pPr>
              <w:jc w:val="center"/>
            </w:pPr>
          </w:p>
        </w:tc>
        <w:tc>
          <w:tcPr>
            <w:tcW w:w="2734" w:type="dxa"/>
            <w:gridSpan w:val="7"/>
            <w:vMerge/>
          </w:tcPr>
          <w:p w:rsidR="000E3640" w:rsidRPr="00921853" w:rsidRDefault="000E3640" w:rsidP="00921853">
            <w:pPr>
              <w:jc w:val="center"/>
            </w:pPr>
          </w:p>
        </w:tc>
        <w:tc>
          <w:tcPr>
            <w:tcW w:w="1832" w:type="dxa"/>
          </w:tcPr>
          <w:p w:rsidR="000E3640" w:rsidRPr="005732A7" w:rsidRDefault="000E3640" w:rsidP="00570E90">
            <w:r w:rsidRPr="005732A7">
              <w:rPr>
                <w:sz w:val="22"/>
                <w:szCs w:val="22"/>
              </w:rPr>
              <w:t>Кількість осіб (споживачів ін’єкційних наркотиків), яким забезпечено охоплення  програмами замісної підтримувальної терапії.</w:t>
            </w:r>
          </w:p>
        </w:tc>
        <w:tc>
          <w:tcPr>
            <w:tcW w:w="2508" w:type="dxa"/>
            <w:gridSpan w:val="2"/>
          </w:tcPr>
          <w:p w:rsidR="000E3640" w:rsidRPr="005732A7" w:rsidRDefault="000E3640" w:rsidP="004731DA">
            <w:pPr>
              <w:jc w:val="both"/>
            </w:pPr>
            <w:r w:rsidRPr="005732A7">
              <w:rPr>
                <w:sz w:val="22"/>
                <w:szCs w:val="22"/>
              </w:rPr>
              <w:t>3.5. Забезпечити охоплення споживачів ін’єкційних наркотиків  програмами замісної підтримувальної терапії.</w:t>
            </w:r>
          </w:p>
        </w:tc>
        <w:tc>
          <w:tcPr>
            <w:tcW w:w="813" w:type="dxa"/>
            <w:gridSpan w:val="3"/>
            <w:vAlign w:val="center"/>
          </w:tcPr>
          <w:p w:rsidR="000E3640" w:rsidRPr="00A15435" w:rsidRDefault="000E3640" w:rsidP="00F45B07">
            <w:pPr>
              <w:jc w:val="center"/>
              <w:rPr>
                <w:sz w:val="20"/>
                <w:szCs w:val="20"/>
              </w:rPr>
            </w:pPr>
            <w:r w:rsidRPr="00A15435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5732A7" w:rsidRDefault="000E3640" w:rsidP="00552808">
            <w:pPr>
              <w:jc w:val="both"/>
            </w:pPr>
            <w:r>
              <w:rPr>
                <w:sz w:val="22"/>
                <w:szCs w:val="22"/>
              </w:rPr>
              <w:t xml:space="preserve">Управління </w:t>
            </w:r>
            <w:r w:rsidRPr="005732A7">
              <w:rPr>
                <w:sz w:val="22"/>
                <w:szCs w:val="22"/>
              </w:rPr>
              <w:t>охорони здоров’я</w:t>
            </w:r>
            <w:r>
              <w:rPr>
                <w:sz w:val="22"/>
                <w:szCs w:val="22"/>
              </w:rPr>
              <w:t xml:space="preserve">, ЛОНД </w:t>
            </w:r>
            <w:r w:rsidRPr="005732A7">
              <w:rPr>
                <w:sz w:val="22"/>
                <w:szCs w:val="22"/>
              </w:rPr>
              <w:t>за участю громадських та благодійних організацій, що працюють в просторі епідемії ВІЛ/СНІДу</w:t>
            </w:r>
            <w:r>
              <w:rPr>
                <w:sz w:val="22"/>
                <w:szCs w:val="22"/>
              </w:rPr>
              <w:t xml:space="preserve"> (за згодою).</w:t>
            </w:r>
          </w:p>
        </w:tc>
        <w:tc>
          <w:tcPr>
            <w:tcW w:w="947" w:type="dxa"/>
            <w:gridSpan w:val="4"/>
          </w:tcPr>
          <w:p w:rsidR="000E3640" w:rsidRPr="005732A7" w:rsidRDefault="000E3640" w:rsidP="005732A7">
            <w:pPr>
              <w:jc w:val="center"/>
              <w:rPr>
                <w:sz w:val="20"/>
                <w:szCs w:val="20"/>
              </w:rPr>
            </w:pPr>
            <w:r w:rsidRPr="005732A7">
              <w:rPr>
                <w:sz w:val="20"/>
                <w:szCs w:val="20"/>
              </w:rPr>
              <w:t>Обласний бюджет, Міжнародні благодійні кошти</w:t>
            </w:r>
          </w:p>
        </w:tc>
        <w:tc>
          <w:tcPr>
            <w:tcW w:w="806" w:type="dxa"/>
            <w:gridSpan w:val="4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11" w:type="dxa"/>
            <w:gridSpan w:val="6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07" w:type="dxa"/>
            <w:gridSpan w:val="3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07" w:type="dxa"/>
            <w:gridSpan w:val="4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07" w:type="dxa"/>
          </w:tcPr>
          <w:p w:rsidR="000E3640" w:rsidRPr="005732A7" w:rsidRDefault="000E3640" w:rsidP="003A6D43">
            <w:pPr>
              <w:jc w:val="center"/>
            </w:pPr>
          </w:p>
        </w:tc>
      </w:tr>
      <w:tr w:rsidR="000E3640" w:rsidRPr="00A1541E" w:rsidTr="0070382D">
        <w:trPr>
          <w:trHeight w:val="1221"/>
        </w:trPr>
        <w:tc>
          <w:tcPr>
            <w:tcW w:w="420" w:type="dxa"/>
            <w:vMerge/>
          </w:tcPr>
          <w:p w:rsidR="000E3640" w:rsidRPr="00166683" w:rsidRDefault="000E3640" w:rsidP="003A6D43">
            <w:pPr>
              <w:jc w:val="center"/>
            </w:pPr>
          </w:p>
        </w:tc>
        <w:tc>
          <w:tcPr>
            <w:tcW w:w="2734" w:type="dxa"/>
            <w:gridSpan w:val="7"/>
            <w:vMerge/>
          </w:tcPr>
          <w:p w:rsidR="000E3640" w:rsidRPr="00921853" w:rsidRDefault="000E3640" w:rsidP="00921853">
            <w:pPr>
              <w:jc w:val="center"/>
            </w:pPr>
          </w:p>
        </w:tc>
        <w:tc>
          <w:tcPr>
            <w:tcW w:w="1832" w:type="dxa"/>
          </w:tcPr>
          <w:p w:rsidR="000E3640" w:rsidRPr="005732A7" w:rsidRDefault="000E3640" w:rsidP="00570E90">
            <w:r w:rsidRPr="005732A7">
              <w:rPr>
                <w:sz w:val="22"/>
                <w:szCs w:val="22"/>
              </w:rPr>
              <w:t>Кількість</w:t>
            </w:r>
            <w:r>
              <w:rPr>
                <w:sz w:val="22"/>
                <w:szCs w:val="22"/>
              </w:rPr>
              <w:t xml:space="preserve"> осіб, які надають сексуальні послуги за винагороду</w:t>
            </w:r>
            <w:r w:rsidRPr="005732A7">
              <w:rPr>
                <w:sz w:val="22"/>
                <w:szCs w:val="22"/>
              </w:rPr>
              <w:t>, яким забезпечено надання пакету комплексних профілактичних послуг.</w:t>
            </w:r>
          </w:p>
        </w:tc>
        <w:tc>
          <w:tcPr>
            <w:tcW w:w="2508" w:type="dxa"/>
            <w:gridSpan w:val="2"/>
          </w:tcPr>
          <w:p w:rsidR="000E3640" w:rsidRDefault="000E3640" w:rsidP="004731DA">
            <w:pPr>
              <w:jc w:val="both"/>
            </w:pPr>
            <w:r w:rsidRPr="005732A7">
              <w:rPr>
                <w:sz w:val="22"/>
                <w:szCs w:val="22"/>
              </w:rPr>
              <w:t xml:space="preserve">3.6. Забезпечити </w:t>
            </w:r>
            <w:r>
              <w:rPr>
                <w:sz w:val="22"/>
                <w:szCs w:val="22"/>
              </w:rPr>
              <w:t>надання особам, які надають сексуальні послуги за винагороду, пакету</w:t>
            </w:r>
            <w:r w:rsidRPr="005732A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комплексних</w:t>
            </w:r>
            <w:r w:rsidRPr="005732A7">
              <w:rPr>
                <w:color w:val="000000"/>
                <w:sz w:val="22"/>
                <w:szCs w:val="22"/>
              </w:rPr>
              <w:t xml:space="preserve"> профілактичних послуг, рекомендованого ВООЗ та ЮНЕЙДС з урахуванням кращого світового досвіду, для </w:t>
            </w:r>
            <w:r w:rsidRPr="005732A7">
              <w:rPr>
                <w:sz w:val="22"/>
                <w:szCs w:val="22"/>
              </w:rPr>
              <w:t>на базі громадських організацій</w:t>
            </w:r>
            <w:r>
              <w:rPr>
                <w:sz w:val="22"/>
                <w:szCs w:val="22"/>
              </w:rPr>
              <w:t xml:space="preserve">.  </w:t>
            </w:r>
          </w:p>
          <w:p w:rsidR="000E3640" w:rsidRPr="005732A7" w:rsidRDefault="000E3640" w:rsidP="004731DA">
            <w:pPr>
              <w:jc w:val="both"/>
            </w:pPr>
          </w:p>
        </w:tc>
        <w:tc>
          <w:tcPr>
            <w:tcW w:w="813" w:type="dxa"/>
            <w:gridSpan w:val="3"/>
            <w:vAlign w:val="center"/>
          </w:tcPr>
          <w:p w:rsidR="000E3640" w:rsidRPr="005732A7" w:rsidRDefault="000E3640" w:rsidP="00F45B07">
            <w:pPr>
              <w:jc w:val="center"/>
            </w:pPr>
            <w:r w:rsidRPr="00A15435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5732A7" w:rsidRDefault="000E3640" w:rsidP="00552808">
            <w:pPr>
              <w:jc w:val="both"/>
            </w:pPr>
            <w:r>
              <w:rPr>
                <w:sz w:val="22"/>
                <w:szCs w:val="22"/>
              </w:rPr>
              <w:t>Громадські організації (за згодою).</w:t>
            </w:r>
          </w:p>
        </w:tc>
        <w:tc>
          <w:tcPr>
            <w:tcW w:w="947" w:type="dxa"/>
            <w:gridSpan w:val="4"/>
          </w:tcPr>
          <w:p w:rsidR="000E3640" w:rsidRPr="005732A7" w:rsidRDefault="000E3640" w:rsidP="005732A7">
            <w:pPr>
              <w:jc w:val="center"/>
              <w:rPr>
                <w:sz w:val="20"/>
                <w:szCs w:val="20"/>
              </w:rPr>
            </w:pPr>
            <w:r w:rsidRPr="005732A7">
              <w:rPr>
                <w:sz w:val="20"/>
                <w:szCs w:val="20"/>
              </w:rPr>
              <w:t>Міжнародні благодійні кошти</w:t>
            </w:r>
          </w:p>
        </w:tc>
        <w:tc>
          <w:tcPr>
            <w:tcW w:w="806" w:type="dxa"/>
            <w:gridSpan w:val="4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11" w:type="dxa"/>
            <w:gridSpan w:val="6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07" w:type="dxa"/>
            <w:gridSpan w:val="3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07" w:type="dxa"/>
            <w:gridSpan w:val="4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07" w:type="dxa"/>
          </w:tcPr>
          <w:p w:rsidR="000E3640" w:rsidRPr="005732A7" w:rsidRDefault="000E3640" w:rsidP="003A6D43">
            <w:pPr>
              <w:jc w:val="center"/>
            </w:pPr>
          </w:p>
        </w:tc>
      </w:tr>
      <w:tr w:rsidR="000E3640" w:rsidRPr="00A1541E" w:rsidTr="0070382D">
        <w:trPr>
          <w:trHeight w:val="956"/>
        </w:trPr>
        <w:tc>
          <w:tcPr>
            <w:tcW w:w="420" w:type="dxa"/>
            <w:vMerge/>
          </w:tcPr>
          <w:p w:rsidR="000E3640" w:rsidRPr="00166683" w:rsidRDefault="000E3640" w:rsidP="003A6D43">
            <w:pPr>
              <w:jc w:val="center"/>
            </w:pPr>
          </w:p>
        </w:tc>
        <w:tc>
          <w:tcPr>
            <w:tcW w:w="2734" w:type="dxa"/>
            <w:gridSpan w:val="7"/>
            <w:vMerge/>
          </w:tcPr>
          <w:p w:rsidR="000E3640" w:rsidRPr="00921853" w:rsidRDefault="000E3640" w:rsidP="00921853">
            <w:pPr>
              <w:jc w:val="center"/>
            </w:pPr>
          </w:p>
        </w:tc>
        <w:tc>
          <w:tcPr>
            <w:tcW w:w="1832" w:type="dxa"/>
          </w:tcPr>
          <w:p w:rsidR="000E3640" w:rsidRPr="005732A7" w:rsidRDefault="000E3640" w:rsidP="00FB0301">
            <w:r w:rsidRPr="005732A7">
              <w:rPr>
                <w:sz w:val="22"/>
                <w:szCs w:val="22"/>
              </w:rPr>
              <w:t>Кількість</w:t>
            </w:r>
            <w:r>
              <w:rPr>
                <w:sz w:val="22"/>
                <w:szCs w:val="22"/>
              </w:rPr>
              <w:t xml:space="preserve"> чоловіків, які мають секс з чоловіками,</w:t>
            </w:r>
            <w:r w:rsidRPr="005732A7">
              <w:rPr>
                <w:sz w:val="22"/>
                <w:szCs w:val="22"/>
              </w:rPr>
              <w:t xml:space="preserve"> яким забезпечено охоплення  програмами замісної підтримувальної терапії.</w:t>
            </w:r>
          </w:p>
        </w:tc>
        <w:tc>
          <w:tcPr>
            <w:tcW w:w="2508" w:type="dxa"/>
            <w:gridSpan w:val="2"/>
          </w:tcPr>
          <w:p w:rsidR="000E3640" w:rsidRDefault="000E3640" w:rsidP="004731DA">
            <w:pPr>
              <w:jc w:val="both"/>
            </w:pPr>
            <w:r>
              <w:rPr>
                <w:sz w:val="22"/>
                <w:szCs w:val="22"/>
              </w:rPr>
              <w:t xml:space="preserve">3.7. </w:t>
            </w:r>
            <w:r w:rsidRPr="005732A7">
              <w:rPr>
                <w:sz w:val="22"/>
                <w:szCs w:val="22"/>
              </w:rPr>
              <w:t xml:space="preserve">Забезпечити </w:t>
            </w:r>
            <w:r>
              <w:rPr>
                <w:sz w:val="22"/>
                <w:szCs w:val="22"/>
              </w:rPr>
              <w:t>надання чоловікам, які мають секс з чоловіками, пакету комплексних профілактичних послуг,</w:t>
            </w:r>
            <w:r w:rsidRPr="005732A7">
              <w:rPr>
                <w:color w:val="000000"/>
                <w:sz w:val="22"/>
                <w:szCs w:val="22"/>
              </w:rPr>
              <w:t xml:space="preserve"> рекомендованого ВООЗ та ЮНЕЙДС з урахуванням кращого світового досвіду, для </w:t>
            </w:r>
            <w:r w:rsidRPr="005732A7">
              <w:rPr>
                <w:sz w:val="22"/>
                <w:szCs w:val="22"/>
              </w:rPr>
              <w:t>на базі громадських організацій</w:t>
            </w:r>
            <w:r>
              <w:rPr>
                <w:sz w:val="22"/>
                <w:szCs w:val="22"/>
              </w:rPr>
              <w:t xml:space="preserve">.  </w:t>
            </w:r>
          </w:p>
          <w:p w:rsidR="000E3640" w:rsidRDefault="000E3640" w:rsidP="004731DA">
            <w:pPr>
              <w:jc w:val="both"/>
            </w:pPr>
          </w:p>
        </w:tc>
        <w:tc>
          <w:tcPr>
            <w:tcW w:w="813" w:type="dxa"/>
            <w:gridSpan w:val="3"/>
            <w:vAlign w:val="center"/>
          </w:tcPr>
          <w:p w:rsidR="000E3640" w:rsidRPr="00A15435" w:rsidRDefault="000E3640" w:rsidP="004731DA">
            <w:pPr>
              <w:jc w:val="center"/>
              <w:rPr>
                <w:sz w:val="20"/>
                <w:szCs w:val="20"/>
              </w:rPr>
            </w:pPr>
            <w:r w:rsidRPr="00A15435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Default="000E3640" w:rsidP="004731DA">
            <w:pPr>
              <w:jc w:val="both"/>
            </w:pPr>
            <w:r>
              <w:rPr>
                <w:sz w:val="22"/>
                <w:szCs w:val="22"/>
              </w:rPr>
              <w:t>Громадські організації (за згодою).</w:t>
            </w:r>
          </w:p>
        </w:tc>
        <w:tc>
          <w:tcPr>
            <w:tcW w:w="947" w:type="dxa"/>
            <w:gridSpan w:val="4"/>
            <w:vAlign w:val="center"/>
          </w:tcPr>
          <w:p w:rsidR="000E3640" w:rsidRPr="005732A7" w:rsidRDefault="000E3640" w:rsidP="004731DA">
            <w:pPr>
              <w:jc w:val="center"/>
              <w:rPr>
                <w:sz w:val="20"/>
                <w:szCs w:val="20"/>
              </w:rPr>
            </w:pPr>
            <w:r w:rsidRPr="005732A7">
              <w:rPr>
                <w:sz w:val="20"/>
                <w:szCs w:val="20"/>
              </w:rPr>
              <w:t>Міжнародні благодійні кошти</w:t>
            </w:r>
          </w:p>
        </w:tc>
        <w:tc>
          <w:tcPr>
            <w:tcW w:w="806" w:type="dxa"/>
            <w:gridSpan w:val="4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11" w:type="dxa"/>
            <w:gridSpan w:val="6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07" w:type="dxa"/>
            <w:gridSpan w:val="3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07" w:type="dxa"/>
            <w:gridSpan w:val="4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07" w:type="dxa"/>
          </w:tcPr>
          <w:p w:rsidR="000E3640" w:rsidRPr="005732A7" w:rsidRDefault="000E3640" w:rsidP="003A6D43">
            <w:pPr>
              <w:jc w:val="center"/>
            </w:pPr>
          </w:p>
        </w:tc>
      </w:tr>
      <w:tr w:rsidR="000E3640" w:rsidRPr="00A1541E" w:rsidTr="0070382D">
        <w:trPr>
          <w:trHeight w:val="956"/>
        </w:trPr>
        <w:tc>
          <w:tcPr>
            <w:tcW w:w="420" w:type="dxa"/>
            <w:vMerge/>
          </w:tcPr>
          <w:p w:rsidR="000E3640" w:rsidRPr="00166683" w:rsidRDefault="000E3640" w:rsidP="003A6D43">
            <w:pPr>
              <w:jc w:val="center"/>
            </w:pPr>
          </w:p>
        </w:tc>
        <w:tc>
          <w:tcPr>
            <w:tcW w:w="2734" w:type="dxa"/>
            <w:gridSpan w:val="7"/>
            <w:vMerge/>
          </w:tcPr>
          <w:p w:rsidR="000E3640" w:rsidRPr="00921853" w:rsidRDefault="000E3640" w:rsidP="00921853">
            <w:pPr>
              <w:jc w:val="center"/>
            </w:pPr>
          </w:p>
        </w:tc>
        <w:tc>
          <w:tcPr>
            <w:tcW w:w="1832" w:type="dxa"/>
          </w:tcPr>
          <w:p w:rsidR="000E3640" w:rsidRPr="005732A7" w:rsidRDefault="000E3640" w:rsidP="00FB0301">
            <w:r>
              <w:rPr>
                <w:sz w:val="22"/>
                <w:szCs w:val="22"/>
              </w:rPr>
              <w:t xml:space="preserve">Кількість ув’язнених, яким </w:t>
            </w:r>
            <w:r w:rsidRPr="005732A7">
              <w:rPr>
                <w:sz w:val="22"/>
                <w:szCs w:val="22"/>
              </w:rPr>
              <w:t>забезпечено охоплення  програмами замісної підтримувальної терапії.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2508" w:type="dxa"/>
            <w:gridSpan w:val="2"/>
          </w:tcPr>
          <w:p w:rsidR="000E3640" w:rsidRDefault="000E3640" w:rsidP="004731DA">
            <w:pPr>
              <w:jc w:val="both"/>
            </w:pPr>
            <w:r>
              <w:rPr>
                <w:sz w:val="22"/>
                <w:szCs w:val="22"/>
              </w:rPr>
              <w:t>3.8. Забезпечити надання ув’язненим базового пакету послуг, рекомендованого міжнародними організаціями та з урахуванням кращого світового досвіду.</w:t>
            </w:r>
          </w:p>
          <w:p w:rsidR="000E3640" w:rsidRPr="005732A7" w:rsidRDefault="000E3640" w:rsidP="004731DA">
            <w:pPr>
              <w:jc w:val="both"/>
            </w:pPr>
          </w:p>
        </w:tc>
        <w:tc>
          <w:tcPr>
            <w:tcW w:w="813" w:type="dxa"/>
            <w:gridSpan w:val="3"/>
            <w:vAlign w:val="center"/>
          </w:tcPr>
          <w:p w:rsidR="000E3640" w:rsidRPr="005732A7" w:rsidRDefault="000E3640" w:rsidP="004731DA">
            <w:pPr>
              <w:jc w:val="center"/>
            </w:pPr>
          </w:p>
        </w:tc>
        <w:tc>
          <w:tcPr>
            <w:tcW w:w="2368" w:type="dxa"/>
          </w:tcPr>
          <w:p w:rsidR="000E3640" w:rsidRPr="005732A7" w:rsidRDefault="000E3640" w:rsidP="004731DA">
            <w:pPr>
              <w:jc w:val="both"/>
            </w:pPr>
            <w:r>
              <w:rPr>
                <w:sz w:val="22"/>
                <w:szCs w:val="22"/>
              </w:rPr>
              <w:t>Громадські організації (за згодою).</w:t>
            </w:r>
          </w:p>
        </w:tc>
        <w:tc>
          <w:tcPr>
            <w:tcW w:w="947" w:type="dxa"/>
            <w:gridSpan w:val="4"/>
            <w:vAlign w:val="center"/>
          </w:tcPr>
          <w:p w:rsidR="000E3640" w:rsidRPr="005732A7" w:rsidRDefault="000E3640" w:rsidP="004731DA">
            <w:pPr>
              <w:jc w:val="center"/>
            </w:pPr>
            <w:r w:rsidRPr="005732A7">
              <w:rPr>
                <w:sz w:val="20"/>
                <w:szCs w:val="20"/>
              </w:rPr>
              <w:t>Міжнародні благодійні кошти</w:t>
            </w:r>
          </w:p>
        </w:tc>
        <w:tc>
          <w:tcPr>
            <w:tcW w:w="806" w:type="dxa"/>
            <w:gridSpan w:val="4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11" w:type="dxa"/>
            <w:gridSpan w:val="6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07" w:type="dxa"/>
            <w:gridSpan w:val="3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07" w:type="dxa"/>
            <w:gridSpan w:val="4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07" w:type="dxa"/>
          </w:tcPr>
          <w:p w:rsidR="000E3640" w:rsidRPr="005732A7" w:rsidRDefault="000E3640" w:rsidP="003A6D43">
            <w:pPr>
              <w:jc w:val="center"/>
            </w:pPr>
          </w:p>
        </w:tc>
      </w:tr>
      <w:tr w:rsidR="000E3640" w:rsidRPr="00A1541E" w:rsidTr="0070382D">
        <w:trPr>
          <w:trHeight w:val="4200"/>
        </w:trPr>
        <w:tc>
          <w:tcPr>
            <w:tcW w:w="420" w:type="dxa"/>
          </w:tcPr>
          <w:p w:rsidR="000E3640" w:rsidRPr="00166683" w:rsidRDefault="000E3640" w:rsidP="003A6D43">
            <w:pPr>
              <w:jc w:val="center"/>
            </w:pPr>
            <w:r w:rsidRPr="00166683">
              <w:t>4.</w:t>
            </w:r>
          </w:p>
        </w:tc>
        <w:tc>
          <w:tcPr>
            <w:tcW w:w="2734" w:type="dxa"/>
            <w:gridSpan w:val="7"/>
          </w:tcPr>
          <w:p w:rsidR="000E3640" w:rsidRPr="007B7D7A" w:rsidRDefault="000E3640" w:rsidP="009D6E35">
            <w:r w:rsidRPr="007B7D7A">
              <w:t xml:space="preserve">Розширення інтегрованого підходу до надання медико-соціальних послуг ВІЛ-інфікованим споживачам ін’єкційних наркотиків (у тому числі вагітним жінкам), забезпечити децентралізацію цих послуг через </w:t>
            </w:r>
            <w:r>
              <w:t>кабінети</w:t>
            </w:r>
            <w:r w:rsidRPr="007B7D7A">
              <w:t xml:space="preserve"> «Довіра» з </w:t>
            </w:r>
            <w:r>
              <w:t>м</w:t>
            </w:r>
            <w:r w:rsidRPr="007B7D7A">
              <w:t>етою підвищення їх доступності на місцевому рівні</w:t>
            </w:r>
          </w:p>
        </w:tc>
        <w:tc>
          <w:tcPr>
            <w:tcW w:w="1832" w:type="dxa"/>
          </w:tcPr>
          <w:p w:rsidR="000E3640" w:rsidRPr="005732A7" w:rsidRDefault="000E3640" w:rsidP="009D6E35"/>
        </w:tc>
        <w:tc>
          <w:tcPr>
            <w:tcW w:w="2508" w:type="dxa"/>
            <w:gridSpan w:val="2"/>
          </w:tcPr>
          <w:p w:rsidR="000E3640" w:rsidRDefault="000E3640" w:rsidP="003A6D43">
            <w:pPr>
              <w:jc w:val="both"/>
            </w:pPr>
            <w:r w:rsidRPr="005732A7">
              <w:rPr>
                <w:sz w:val="22"/>
                <w:szCs w:val="22"/>
              </w:rPr>
              <w:t>4.1. Забезпечити безперешкодний доступ ВІЛ-інфікованих вагітних, які вживають ін’єкційні наркотики, до реабілітаційних програм, замісної підтримувальної терапії та соціального супроводу</w:t>
            </w:r>
            <w:r>
              <w:rPr>
                <w:sz w:val="22"/>
                <w:szCs w:val="22"/>
              </w:rPr>
              <w:t>.</w:t>
            </w:r>
          </w:p>
          <w:p w:rsidR="000E3640" w:rsidRDefault="000E3640" w:rsidP="003A6D43">
            <w:pPr>
              <w:jc w:val="both"/>
            </w:pPr>
          </w:p>
          <w:p w:rsidR="000E3640" w:rsidRPr="005732A7" w:rsidRDefault="000E3640" w:rsidP="003A6D43">
            <w:pPr>
              <w:jc w:val="both"/>
            </w:pPr>
          </w:p>
          <w:p w:rsidR="000E3640" w:rsidRPr="005732A7" w:rsidRDefault="000E3640" w:rsidP="003A6D43">
            <w:pPr>
              <w:jc w:val="both"/>
            </w:pPr>
          </w:p>
          <w:p w:rsidR="000E3640" w:rsidRPr="005732A7" w:rsidRDefault="000E3640" w:rsidP="003A6D43">
            <w:pPr>
              <w:jc w:val="both"/>
            </w:pPr>
          </w:p>
          <w:p w:rsidR="000E3640" w:rsidRPr="005732A7" w:rsidRDefault="000E3640" w:rsidP="003A6D43">
            <w:pPr>
              <w:jc w:val="both"/>
            </w:pPr>
          </w:p>
          <w:p w:rsidR="000E3640" w:rsidRPr="005732A7" w:rsidRDefault="000E3640" w:rsidP="003A6D43">
            <w:pPr>
              <w:jc w:val="both"/>
            </w:pPr>
          </w:p>
        </w:tc>
        <w:tc>
          <w:tcPr>
            <w:tcW w:w="813" w:type="dxa"/>
            <w:gridSpan w:val="3"/>
            <w:vAlign w:val="center"/>
          </w:tcPr>
          <w:p w:rsidR="000E3640" w:rsidRPr="005732A7" w:rsidRDefault="000E3640" w:rsidP="00F45B07">
            <w:pPr>
              <w:jc w:val="center"/>
            </w:pPr>
            <w:r w:rsidRPr="00A15435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5732A7" w:rsidRDefault="000E3640" w:rsidP="003A6D43">
            <w:pPr>
              <w:jc w:val="both"/>
            </w:pPr>
            <w:r>
              <w:rPr>
                <w:sz w:val="22"/>
                <w:szCs w:val="22"/>
              </w:rPr>
              <w:t xml:space="preserve">Управління </w:t>
            </w:r>
            <w:r w:rsidRPr="005732A7">
              <w:rPr>
                <w:sz w:val="22"/>
                <w:szCs w:val="22"/>
              </w:rPr>
              <w:t>охорони здоров’я</w:t>
            </w:r>
            <w:r>
              <w:rPr>
                <w:sz w:val="22"/>
                <w:szCs w:val="22"/>
              </w:rPr>
              <w:t xml:space="preserve"> </w:t>
            </w:r>
            <w:r w:rsidRPr="005732A7">
              <w:rPr>
                <w:sz w:val="22"/>
                <w:szCs w:val="22"/>
              </w:rPr>
              <w:t>за участю громадських та благодійних організацій, що працюють в просторі епідемії ВІЛ/СНІДу.</w:t>
            </w:r>
          </w:p>
        </w:tc>
        <w:tc>
          <w:tcPr>
            <w:tcW w:w="947" w:type="dxa"/>
            <w:gridSpan w:val="4"/>
            <w:vAlign w:val="center"/>
          </w:tcPr>
          <w:p w:rsidR="000E3640" w:rsidRPr="005732A7" w:rsidRDefault="000E3640" w:rsidP="003A6D43">
            <w:pPr>
              <w:jc w:val="center"/>
              <w:rPr>
                <w:sz w:val="20"/>
                <w:szCs w:val="20"/>
              </w:rPr>
            </w:pPr>
            <w:r w:rsidRPr="005732A7">
              <w:rPr>
                <w:sz w:val="20"/>
                <w:szCs w:val="20"/>
              </w:rPr>
              <w:t>Міжнародні благодійні кошти</w:t>
            </w:r>
          </w:p>
        </w:tc>
        <w:tc>
          <w:tcPr>
            <w:tcW w:w="754" w:type="dxa"/>
            <w:gridSpan w:val="3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06" w:type="dxa"/>
            <w:gridSpan w:val="5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09" w:type="dxa"/>
            <w:gridSpan w:val="3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24" w:type="dxa"/>
            <w:gridSpan w:val="4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45" w:type="dxa"/>
            <w:gridSpan w:val="3"/>
          </w:tcPr>
          <w:p w:rsidR="000E3640" w:rsidRPr="005732A7" w:rsidRDefault="000E3640" w:rsidP="003A6D43">
            <w:pPr>
              <w:jc w:val="center"/>
            </w:pPr>
          </w:p>
        </w:tc>
      </w:tr>
      <w:tr w:rsidR="000E3640" w:rsidRPr="00A1541E" w:rsidTr="0070382D">
        <w:trPr>
          <w:trHeight w:val="463"/>
        </w:trPr>
        <w:tc>
          <w:tcPr>
            <w:tcW w:w="420" w:type="dxa"/>
            <w:vMerge w:val="restart"/>
          </w:tcPr>
          <w:p w:rsidR="000E3640" w:rsidRPr="00166683" w:rsidRDefault="000E3640" w:rsidP="003A6D43">
            <w:pPr>
              <w:jc w:val="center"/>
            </w:pPr>
            <w:r w:rsidRPr="00166683">
              <w:t>5.</w:t>
            </w:r>
          </w:p>
        </w:tc>
        <w:tc>
          <w:tcPr>
            <w:tcW w:w="2734" w:type="dxa"/>
            <w:gridSpan w:val="7"/>
            <w:vMerge w:val="restart"/>
          </w:tcPr>
          <w:p w:rsidR="000E3640" w:rsidRPr="007B7D7A" w:rsidRDefault="000E3640" w:rsidP="00BE0838">
            <w:pPr>
              <w:jc w:val="center"/>
            </w:pPr>
            <w:r>
              <w:t>Забезпечення доступу та охоплення вагітних жінок до послуг з консультування та тестування на ВІЛ-інфекцію та профілактики передачі ВІЛ від матері до дитини</w:t>
            </w:r>
          </w:p>
        </w:tc>
        <w:tc>
          <w:tcPr>
            <w:tcW w:w="1832" w:type="dxa"/>
          </w:tcPr>
          <w:p w:rsidR="000E3640" w:rsidRPr="005732A7" w:rsidRDefault="000E3640" w:rsidP="00BE0838">
            <w:pPr>
              <w:jc w:val="center"/>
            </w:pPr>
            <w:r>
              <w:rPr>
                <w:sz w:val="22"/>
                <w:szCs w:val="22"/>
              </w:rPr>
              <w:t>Відсоток передачі ВІЛ-інфекції від матері до дитини</w:t>
            </w:r>
          </w:p>
        </w:tc>
        <w:tc>
          <w:tcPr>
            <w:tcW w:w="2508" w:type="dxa"/>
            <w:gridSpan w:val="2"/>
          </w:tcPr>
          <w:p w:rsidR="000E3640" w:rsidRPr="005732A7" w:rsidRDefault="000E3640" w:rsidP="003A6D43">
            <w:pPr>
              <w:jc w:val="both"/>
            </w:pPr>
            <w:r w:rsidRPr="005732A7">
              <w:rPr>
                <w:sz w:val="22"/>
                <w:szCs w:val="22"/>
              </w:rPr>
              <w:t>5.1. Здійснити заходи з профілактики передачі ВІЛ-інфекції від матері до дитини шляхом забезпечення закладів охорони здоров’я:</w:t>
            </w:r>
          </w:p>
        </w:tc>
        <w:tc>
          <w:tcPr>
            <w:tcW w:w="813" w:type="dxa"/>
            <w:gridSpan w:val="3"/>
            <w:vAlign w:val="center"/>
          </w:tcPr>
          <w:p w:rsidR="000E3640" w:rsidRPr="005732A7" w:rsidRDefault="000E3640" w:rsidP="00F45B07">
            <w:pPr>
              <w:jc w:val="center"/>
            </w:pPr>
            <w:r w:rsidRPr="00A15435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5732A7" w:rsidRDefault="000E3640" w:rsidP="003A6D43">
            <w:pPr>
              <w:jc w:val="both"/>
            </w:pPr>
            <w:r>
              <w:rPr>
                <w:sz w:val="22"/>
                <w:szCs w:val="22"/>
              </w:rPr>
              <w:t xml:space="preserve">Управління </w:t>
            </w:r>
            <w:r w:rsidRPr="00811025">
              <w:rPr>
                <w:sz w:val="22"/>
                <w:szCs w:val="22"/>
              </w:rPr>
              <w:t>охорони здоров’я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47" w:type="dxa"/>
            <w:gridSpan w:val="4"/>
            <w:vAlign w:val="center"/>
          </w:tcPr>
          <w:p w:rsidR="000E3640" w:rsidRPr="00B756B6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3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06" w:type="dxa"/>
            <w:gridSpan w:val="5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09" w:type="dxa"/>
            <w:gridSpan w:val="3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24" w:type="dxa"/>
            <w:gridSpan w:val="4"/>
          </w:tcPr>
          <w:p w:rsidR="000E3640" w:rsidRPr="005732A7" w:rsidRDefault="000E3640" w:rsidP="003A6D43">
            <w:pPr>
              <w:jc w:val="center"/>
            </w:pPr>
          </w:p>
        </w:tc>
        <w:tc>
          <w:tcPr>
            <w:tcW w:w="845" w:type="dxa"/>
            <w:gridSpan w:val="3"/>
          </w:tcPr>
          <w:p w:rsidR="000E3640" w:rsidRPr="005732A7" w:rsidRDefault="000E3640" w:rsidP="003A6D43">
            <w:pPr>
              <w:jc w:val="center"/>
            </w:pPr>
          </w:p>
        </w:tc>
      </w:tr>
      <w:tr w:rsidR="000E3640" w:rsidRPr="00A1541E" w:rsidTr="0070382D">
        <w:trPr>
          <w:trHeight w:val="463"/>
        </w:trPr>
        <w:tc>
          <w:tcPr>
            <w:tcW w:w="420" w:type="dxa"/>
            <w:vMerge/>
          </w:tcPr>
          <w:p w:rsidR="000E3640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4" w:type="dxa"/>
            <w:gridSpan w:val="7"/>
            <w:vMerge/>
            <w:vAlign w:val="center"/>
          </w:tcPr>
          <w:p w:rsidR="000E3640" w:rsidRPr="007B7D7A" w:rsidRDefault="000E3640" w:rsidP="003A6D43"/>
        </w:tc>
        <w:tc>
          <w:tcPr>
            <w:tcW w:w="1832" w:type="dxa"/>
            <w:vMerge w:val="restart"/>
          </w:tcPr>
          <w:p w:rsidR="000E3640" w:rsidRPr="00295D23" w:rsidRDefault="000E3640" w:rsidP="00295D23">
            <w:pPr>
              <w:rPr>
                <w:sz w:val="20"/>
                <w:szCs w:val="20"/>
              </w:rPr>
            </w:pPr>
            <w:r w:rsidRPr="00295D23">
              <w:rPr>
                <w:sz w:val="20"/>
                <w:szCs w:val="20"/>
              </w:rPr>
              <w:t>Кількість вагітних жінок, протестованих за допомогою ІФА.</w:t>
            </w:r>
          </w:p>
          <w:p w:rsidR="000E3640" w:rsidRPr="00295D23" w:rsidRDefault="000E3640" w:rsidP="00295D23">
            <w:pPr>
              <w:rPr>
                <w:sz w:val="20"/>
                <w:szCs w:val="20"/>
              </w:rPr>
            </w:pPr>
          </w:p>
          <w:p w:rsidR="000E3640" w:rsidRPr="00295D23" w:rsidRDefault="000E3640" w:rsidP="00295D23">
            <w:pPr>
              <w:rPr>
                <w:sz w:val="20"/>
                <w:szCs w:val="20"/>
              </w:rPr>
            </w:pPr>
          </w:p>
          <w:p w:rsidR="000E3640" w:rsidRPr="00295D23" w:rsidRDefault="000E3640" w:rsidP="00295D23">
            <w:pPr>
              <w:rPr>
                <w:sz w:val="20"/>
                <w:szCs w:val="20"/>
              </w:rPr>
            </w:pPr>
          </w:p>
          <w:p w:rsidR="000E3640" w:rsidRDefault="000E3640" w:rsidP="00295D23">
            <w:pPr>
              <w:rPr>
                <w:sz w:val="20"/>
                <w:szCs w:val="20"/>
              </w:rPr>
            </w:pPr>
          </w:p>
          <w:p w:rsidR="000E3640" w:rsidRPr="00295D23" w:rsidRDefault="000E3640" w:rsidP="00295D23">
            <w:pPr>
              <w:rPr>
                <w:sz w:val="20"/>
                <w:szCs w:val="20"/>
              </w:rPr>
            </w:pPr>
            <w:r w:rsidRPr="00295D23">
              <w:rPr>
                <w:sz w:val="20"/>
                <w:szCs w:val="20"/>
              </w:rPr>
              <w:t>Кількість вагітних ВІЛ-позитивних жінок, протестованих системами для визначення вірусного навантаження та С</w:t>
            </w:r>
            <w:r w:rsidRPr="00295D23">
              <w:rPr>
                <w:sz w:val="20"/>
                <w:szCs w:val="20"/>
                <w:lang w:val="en-US"/>
              </w:rPr>
              <w:t>D</w:t>
            </w:r>
            <w:r w:rsidRPr="00295D23">
              <w:rPr>
                <w:sz w:val="20"/>
                <w:szCs w:val="20"/>
                <w:vertAlign w:val="superscript"/>
              </w:rPr>
              <w:t>4</w:t>
            </w:r>
            <w:r w:rsidRPr="00295D23">
              <w:rPr>
                <w:sz w:val="20"/>
                <w:szCs w:val="20"/>
              </w:rPr>
              <w:t>.</w:t>
            </w:r>
          </w:p>
          <w:p w:rsidR="000E3640" w:rsidRDefault="000E3640" w:rsidP="00295D23">
            <w:pPr>
              <w:rPr>
                <w:sz w:val="20"/>
                <w:szCs w:val="20"/>
              </w:rPr>
            </w:pPr>
          </w:p>
          <w:p w:rsidR="000E3640" w:rsidRPr="00295D23" w:rsidRDefault="000E3640" w:rsidP="00295D23">
            <w:pPr>
              <w:rPr>
                <w:sz w:val="20"/>
                <w:szCs w:val="20"/>
              </w:rPr>
            </w:pPr>
            <w:r w:rsidRPr="00295D23">
              <w:rPr>
                <w:sz w:val="20"/>
                <w:szCs w:val="20"/>
              </w:rPr>
              <w:t>Кількість вагітних жінок, протестованих швидкими тестами</w:t>
            </w:r>
          </w:p>
          <w:p w:rsidR="000E3640" w:rsidRPr="00295D23" w:rsidRDefault="000E3640" w:rsidP="00295D23">
            <w:pPr>
              <w:rPr>
                <w:sz w:val="20"/>
                <w:szCs w:val="20"/>
              </w:rPr>
            </w:pPr>
          </w:p>
          <w:p w:rsidR="000E3640" w:rsidRPr="00C745D9" w:rsidRDefault="000E3640" w:rsidP="00295D23">
            <w:pPr>
              <w:rPr>
                <w:sz w:val="20"/>
                <w:szCs w:val="20"/>
              </w:rPr>
            </w:pPr>
            <w:r w:rsidRPr="00C745D9">
              <w:rPr>
                <w:sz w:val="20"/>
                <w:szCs w:val="20"/>
              </w:rPr>
              <w:t>Кількість вагітних ВІЛ-позитивних жінок, забезпечених антиретровірусними препаратами для профілактики передачі ВІЛ-інфекції від матері до дитини.</w:t>
            </w:r>
          </w:p>
          <w:p w:rsidR="000E3640" w:rsidRPr="00295D23" w:rsidRDefault="000E3640" w:rsidP="00295D23">
            <w:pPr>
              <w:rPr>
                <w:sz w:val="20"/>
                <w:szCs w:val="20"/>
              </w:rPr>
            </w:pPr>
          </w:p>
          <w:p w:rsidR="000E3640" w:rsidRDefault="000E3640" w:rsidP="00295D23">
            <w:r w:rsidRPr="000423DA">
              <w:rPr>
                <w:sz w:val="20"/>
                <w:szCs w:val="20"/>
              </w:rPr>
              <w:t>Кількість дітей</w:t>
            </w:r>
            <w:r>
              <w:rPr>
                <w:sz w:val="20"/>
                <w:szCs w:val="20"/>
              </w:rPr>
              <w:t xml:space="preserve"> </w:t>
            </w:r>
            <w:r w:rsidRPr="000423DA">
              <w:rPr>
                <w:sz w:val="20"/>
                <w:szCs w:val="20"/>
              </w:rPr>
              <w:t>народжених ВІЛ-позитивними жінками</w:t>
            </w:r>
            <w:r>
              <w:rPr>
                <w:sz w:val="20"/>
                <w:szCs w:val="20"/>
              </w:rPr>
              <w:t xml:space="preserve">, </w:t>
            </w:r>
            <w:r w:rsidRPr="000423DA">
              <w:rPr>
                <w:sz w:val="20"/>
                <w:szCs w:val="20"/>
              </w:rPr>
              <w:t xml:space="preserve">протестованих </w:t>
            </w:r>
            <w:r>
              <w:rPr>
                <w:sz w:val="20"/>
                <w:szCs w:val="20"/>
              </w:rPr>
              <w:t xml:space="preserve"> на ВІЛ-інфекцію</w:t>
            </w:r>
            <w:r w:rsidRPr="000423DA">
              <w:rPr>
                <w:sz w:val="20"/>
                <w:szCs w:val="20"/>
              </w:rPr>
              <w:t xml:space="preserve"> методом полімеразної ланцюгової</w:t>
            </w:r>
            <w:r w:rsidRPr="007C779E">
              <w:rPr>
                <w:sz w:val="22"/>
                <w:szCs w:val="22"/>
              </w:rPr>
              <w:t xml:space="preserve"> </w:t>
            </w:r>
            <w:r w:rsidRPr="000423DA">
              <w:rPr>
                <w:sz w:val="20"/>
                <w:szCs w:val="20"/>
              </w:rPr>
              <w:t>реакції та серологічної (ІФА,</w:t>
            </w:r>
            <w:r w:rsidRPr="007C779E">
              <w:rPr>
                <w:sz w:val="22"/>
                <w:szCs w:val="22"/>
              </w:rPr>
              <w:t xml:space="preserve"> ІБ)</w:t>
            </w:r>
            <w:r>
              <w:rPr>
                <w:sz w:val="22"/>
                <w:szCs w:val="22"/>
              </w:rPr>
              <w:t>.</w:t>
            </w:r>
          </w:p>
          <w:p w:rsidR="000E3640" w:rsidRDefault="000E3640" w:rsidP="00295D23"/>
          <w:p w:rsidR="000E3640" w:rsidRDefault="000E3640" w:rsidP="00295D23"/>
          <w:p w:rsidR="000E3640" w:rsidRDefault="000E3640" w:rsidP="00295D23"/>
          <w:p w:rsidR="000E3640" w:rsidRPr="009A02FA" w:rsidRDefault="000E3640" w:rsidP="00295D23">
            <w:pPr>
              <w:rPr>
                <w:sz w:val="20"/>
                <w:szCs w:val="20"/>
              </w:rPr>
            </w:pPr>
            <w:r w:rsidRPr="009A02FA">
              <w:rPr>
                <w:sz w:val="20"/>
                <w:szCs w:val="20"/>
              </w:rPr>
              <w:t>Відсоток вагітних ВІЛ-позитивних жінок, яких забезпечено  медичними виробами одноразового використання вітчизняного виробництва (набори для матері та дитини для пологів).</w:t>
            </w:r>
          </w:p>
          <w:p w:rsidR="000E3640" w:rsidRPr="009A02FA" w:rsidRDefault="000E3640" w:rsidP="00295D23">
            <w:pPr>
              <w:rPr>
                <w:sz w:val="20"/>
                <w:szCs w:val="20"/>
              </w:rPr>
            </w:pPr>
            <w:r w:rsidRPr="009A02FA">
              <w:rPr>
                <w:sz w:val="20"/>
                <w:szCs w:val="20"/>
              </w:rPr>
              <w:t>Відсоток дітей, народжених ВІЛ-інфікованими матерями (першого року життя), яких забезпечено адаптованими молочними сумішами безкоштовно.</w:t>
            </w:r>
          </w:p>
        </w:tc>
        <w:tc>
          <w:tcPr>
            <w:tcW w:w="2508" w:type="dxa"/>
            <w:gridSpan w:val="2"/>
          </w:tcPr>
          <w:p w:rsidR="000E3640" w:rsidRPr="007C779E" w:rsidRDefault="000E3640" w:rsidP="003A6D43">
            <w:pPr>
              <w:jc w:val="both"/>
            </w:pPr>
            <w:r w:rsidRPr="007C779E">
              <w:rPr>
                <w:sz w:val="22"/>
                <w:szCs w:val="22"/>
              </w:rPr>
              <w:t>5.1.1. тест-системами для планової серологічної діагностики  ВІЛ-інфекції вагітних жінок та їх партнерів (кратність);</w:t>
            </w: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811025" w:rsidRDefault="000E3640" w:rsidP="003A6D43">
            <w:pPr>
              <w:jc w:val="both"/>
            </w:pPr>
            <w:r>
              <w:rPr>
                <w:sz w:val="22"/>
                <w:szCs w:val="22"/>
              </w:rPr>
              <w:t xml:space="preserve">Управління </w:t>
            </w:r>
            <w:r w:rsidRPr="00811025">
              <w:rPr>
                <w:sz w:val="22"/>
                <w:szCs w:val="22"/>
              </w:rPr>
              <w:t xml:space="preserve">охорони здоров’я </w:t>
            </w:r>
          </w:p>
        </w:tc>
        <w:tc>
          <w:tcPr>
            <w:tcW w:w="947" w:type="dxa"/>
            <w:gridSpan w:val="4"/>
            <w:vAlign w:val="center"/>
          </w:tcPr>
          <w:p w:rsidR="000E3640" w:rsidRPr="00811025" w:rsidRDefault="000E3640" w:rsidP="003A6D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Держ. </w:t>
            </w:r>
            <w:r w:rsidRPr="00811025">
              <w:rPr>
                <w:sz w:val="18"/>
                <w:szCs w:val="18"/>
              </w:rPr>
              <w:t>бюджет</w:t>
            </w:r>
          </w:p>
        </w:tc>
        <w:tc>
          <w:tcPr>
            <w:tcW w:w="754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6" w:type="dxa"/>
            <w:gridSpan w:val="5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gridSpan w:val="4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</w:tr>
      <w:tr w:rsidR="000E3640" w:rsidRPr="00A1541E" w:rsidTr="0070382D">
        <w:trPr>
          <w:trHeight w:val="463"/>
        </w:trPr>
        <w:tc>
          <w:tcPr>
            <w:tcW w:w="420" w:type="dxa"/>
            <w:vMerge/>
          </w:tcPr>
          <w:p w:rsidR="000E3640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4" w:type="dxa"/>
            <w:gridSpan w:val="7"/>
            <w:vMerge/>
            <w:vAlign w:val="center"/>
          </w:tcPr>
          <w:p w:rsidR="000E3640" w:rsidRPr="007B7D7A" w:rsidRDefault="000E3640" w:rsidP="003A6D43"/>
        </w:tc>
        <w:tc>
          <w:tcPr>
            <w:tcW w:w="1832" w:type="dxa"/>
            <w:vMerge/>
            <w:vAlign w:val="center"/>
          </w:tcPr>
          <w:p w:rsidR="000E3640" w:rsidRPr="007B7D7A" w:rsidRDefault="000E3640" w:rsidP="003A6D43"/>
        </w:tc>
        <w:tc>
          <w:tcPr>
            <w:tcW w:w="2508" w:type="dxa"/>
            <w:gridSpan w:val="2"/>
          </w:tcPr>
          <w:p w:rsidR="000E3640" w:rsidRDefault="000E3640" w:rsidP="003A6D43">
            <w:pPr>
              <w:jc w:val="both"/>
            </w:pPr>
            <w:r w:rsidRPr="007C779E">
              <w:rPr>
                <w:sz w:val="22"/>
                <w:szCs w:val="22"/>
              </w:rPr>
              <w:t>5.1.2. тест-системами для визначення вірусного навантаження та CD4;</w:t>
            </w:r>
          </w:p>
          <w:p w:rsidR="000E3640" w:rsidRDefault="000E3640" w:rsidP="003A6D43">
            <w:pPr>
              <w:jc w:val="both"/>
            </w:pPr>
          </w:p>
          <w:p w:rsidR="000E3640" w:rsidRDefault="000E3640" w:rsidP="003A6D43">
            <w:pPr>
              <w:jc w:val="both"/>
            </w:pPr>
          </w:p>
          <w:p w:rsidR="000E3640" w:rsidRDefault="000E3640" w:rsidP="003A6D43">
            <w:pPr>
              <w:jc w:val="both"/>
            </w:pPr>
          </w:p>
          <w:p w:rsidR="000E3640" w:rsidRPr="007C779E" w:rsidRDefault="000E3640" w:rsidP="003A6D43">
            <w:pPr>
              <w:jc w:val="both"/>
            </w:pP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811025" w:rsidRDefault="000E3640" w:rsidP="003A6D43">
            <w:pPr>
              <w:jc w:val="both"/>
            </w:pPr>
            <w:r>
              <w:rPr>
                <w:sz w:val="22"/>
                <w:szCs w:val="22"/>
              </w:rPr>
              <w:t xml:space="preserve">Управління </w:t>
            </w:r>
            <w:r w:rsidRPr="00811025">
              <w:rPr>
                <w:sz w:val="22"/>
                <w:szCs w:val="22"/>
              </w:rPr>
              <w:t xml:space="preserve">охорони здоров’я </w:t>
            </w:r>
          </w:p>
        </w:tc>
        <w:tc>
          <w:tcPr>
            <w:tcW w:w="947" w:type="dxa"/>
            <w:gridSpan w:val="4"/>
            <w:vAlign w:val="center"/>
          </w:tcPr>
          <w:p w:rsidR="000E3640" w:rsidRPr="00811025" w:rsidRDefault="000E3640" w:rsidP="003A6D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Держ. </w:t>
            </w:r>
            <w:r w:rsidRPr="00811025">
              <w:rPr>
                <w:sz w:val="18"/>
                <w:szCs w:val="18"/>
              </w:rPr>
              <w:t>бюджет</w:t>
            </w:r>
          </w:p>
        </w:tc>
        <w:tc>
          <w:tcPr>
            <w:tcW w:w="754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6" w:type="dxa"/>
            <w:gridSpan w:val="5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gridSpan w:val="4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</w:tr>
      <w:tr w:rsidR="000E3640" w:rsidRPr="00A1541E" w:rsidTr="0070382D">
        <w:trPr>
          <w:trHeight w:val="463"/>
        </w:trPr>
        <w:tc>
          <w:tcPr>
            <w:tcW w:w="420" w:type="dxa"/>
            <w:vMerge/>
          </w:tcPr>
          <w:p w:rsidR="000E3640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4" w:type="dxa"/>
            <w:gridSpan w:val="7"/>
            <w:vMerge/>
            <w:vAlign w:val="center"/>
          </w:tcPr>
          <w:p w:rsidR="000E3640" w:rsidRPr="007B7D7A" w:rsidRDefault="000E3640" w:rsidP="003A6D43"/>
        </w:tc>
        <w:tc>
          <w:tcPr>
            <w:tcW w:w="1832" w:type="dxa"/>
            <w:vMerge/>
            <w:vAlign w:val="center"/>
          </w:tcPr>
          <w:p w:rsidR="000E3640" w:rsidRPr="007B7D7A" w:rsidRDefault="000E3640" w:rsidP="003A6D43"/>
        </w:tc>
        <w:tc>
          <w:tcPr>
            <w:tcW w:w="2508" w:type="dxa"/>
            <w:gridSpan w:val="2"/>
          </w:tcPr>
          <w:p w:rsidR="000E3640" w:rsidRPr="007C779E" w:rsidRDefault="000E3640" w:rsidP="003A6D43">
            <w:pPr>
              <w:jc w:val="both"/>
            </w:pPr>
            <w:r w:rsidRPr="007C779E">
              <w:rPr>
                <w:sz w:val="22"/>
                <w:szCs w:val="22"/>
              </w:rPr>
              <w:t>5.1.3. швидкими тестами для обстеження під час пологів жінок, які не пройшли обстеження на допологовому етапі</w:t>
            </w: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2014-2018.</w:t>
            </w:r>
          </w:p>
        </w:tc>
        <w:tc>
          <w:tcPr>
            <w:tcW w:w="2368" w:type="dxa"/>
          </w:tcPr>
          <w:p w:rsidR="000E3640" w:rsidRPr="00811025" w:rsidRDefault="000E3640" w:rsidP="003A6D43">
            <w:pPr>
              <w:jc w:val="both"/>
            </w:pPr>
            <w:r>
              <w:rPr>
                <w:sz w:val="22"/>
                <w:szCs w:val="22"/>
              </w:rPr>
              <w:t xml:space="preserve">Управління </w:t>
            </w:r>
            <w:r w:rsidRPr="00811025">
              <w:rPr>
                <w:sz w:val="22"/>
                <w:szCs w:val="22"/>
              </w:rPr>
              <w:t xml:space="preserve">охорони здоров’я </w:t>
            </w:r>
          </w:p>
        </w:tc>
        <w:tc>
          <w:tcPr>
            <w:tcW w:w="947" w:type="dxa"/>
            <w:gridSpan w:val="4"/>
            <w:vAlign w:val="center"/>
          </w:tcPr>
          <w:p w:rsidR="000E3640" w:rsidRPr="00811025" w:rsidRDefault="000E3640" w:rsidP="003A6D43">
            <w:pPr>
              <w:jc w:val="center"/>
              <w:rPr>
                <w:sz w:val="18"/>
                <w:szCs w:val="18"/>
              </w:rPr>
            </w:pPr>
            <w:r w:rsidRPr="00811025">
              <w:rPr>
                <w:sz w:val="18"/>
                <w:szCs w:val="18"/>
              </w:rPr>
              <w:t>Держ. бюджет</w:t>
            </w:r>
          </w:p>
        </w:tc>
        <w:tc>
          <w:tcPr>
            <w:tcW w:w="754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6" w:type="dxa"/>
            <w:gridSpan w:val="5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gridSpan w:val="4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</w:tr>
      <w:tr w:rsidR="000E3640" w:rsidRPr="00A1541E" w:rsidTr="0070382D">
        <w:trPr>
          <w:trHeight w:val="463"/>
        </w:trPr>
        <w:tc>
          <w:tcPr>
            <w:tcW w:w="420" w:type="dxa"/>
            <w:vMerge/>
          </w:tcPr>
          <w:p w:rsidR="000E3640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4" w:type="dxa"/>
            <w:gridSpan w:val="7"/>
            <w:vMerge/>
            <w:vAlign w:val="center"/>
          </w:tcPr>
          <w:p w:rsidR="000E3640" w:rsidRPr="007B7D7A" w:rsidRDefault="000E3640" w:rsidP="003A6D43"/>
        </w:tc>
        <w:tc>
          <w:tcPr>
            <w:tcW w:w="1832" w:type="dxa"/>
            <w:vMerge/>
            <w:vAlign w:val="center"/>
          </w:tcPr>
          <w:p w:rsidR="000E3640" w:rsidRPr="007B7D7A" w:rsidRDefault="000E3640" w:rsidP="003A6D43"/>
        </w:tc>
        <w:tc>
          <w:tcPr>
            <w:tcW w:w="2508" w:type="dxa"/>
            <w:gridSpan w:val="2"/>
          </w:tcPr>
          <w:p w:rsidR="000E3640" w:rsidRDefault="000E3640" w:rsidP="003A6D43">
            <w:pPr>
              <w:jc w:val="both"/>
            </w:pPr>
            <w:r w:rsidRPr="007C779E">
              <w:rPr>
                <w:sz w:val="22"/>
                <w:szCs w:val="22"/>
              </w:rPr>
              <w:t>5.1.4. антиретровірусними препаратами для профілактики передачі ВІЛ-інфекції від матері до дитини;</w:t>
            </w:r>
          </w:p>
          <w:p w:rsidR="000E3640" w:rsidRDefault="000E3640" w:rsidP="003A6D43">
            <w:pPr>
              <w:jc w:val="both"/>
            </w:pPr>
          </w:p>
          <w:p w:rsidR="000E3640" w:rsidRDefault="000E3640" w:rsidP="003A6D43">
            <w:pPr>
              <w:jc w:val="both"/>
            </w:pPr>
          </w:p>
          <w:p w:rsidR="000E3640" w:rsidRDefault="000E3640" w:rsidP="003A6D43">
            <w:pPr>
              <w:jc w:val="both"/>
            </w:pPr>
          </w:p>
          <w:p w:rsidR="000E3640" w:rsidRPr="007C779E" w:rsidRDefault="000E3640" w:rsidP="003A6D43">
            <w:pPr>
              <w:jc w:val="both"/>
            </w:pP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811025" w:rsidRDefault="000E3640" w:rsidP="003A6D43">
            <w:pPr>
              <w:jc w:val="both"/>
            </w:pPr>
            <w:r>
              <w:rPr>
                <w:sz w:val="22"/>
                <w:szCs w:val="22"/>
              </w:rPr>
              <w:t xml:space="preserve">Управління </w:t>
            </w:r>
            <w:r w:rsidRPr="00811025">
              <w:rPr>
                <w:sz w:val="22"/>
                <w:szCs w:val="22"/>
              </w:rPr>
              <w:t>охорони здоров’я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47" w:type="dxa"/>
            <w:gridSpan w:val="4"/>
            <w:vAlign w:val="center"/>
          </w:tcPr>
          <w:p w:rsidR="000E3640" w:rsidRPr="00811025" w:rsidRDefault="000E3640" w:rsidP="003A6D43">
            <w:pPr>
              <w:jc w:val="center"/>
              <w:rPr>
                <w:sz w:val="18"/>
                <w:szCs w:val="18"/>
              </w:rPr>
            </w:pPr>
            <w:r w:rsidRPr="00811025">
              <w:rPr>
                <w:sz w:val="18"/>
                <w:szCs w:val="18"/>
              </w:rPr>
              <w:t>Держ. бюджет</w:t>
            </w:r>
          </w:p>
        </w:tc>
        <w:tc>
          <w:tcPr>
            <w:tcW w:w="754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6" w:type="dxa"/>
            <w:gridSpan w:val="5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gridSpan w:val="4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</w:tr>
      <w:tr w:rsidR="000E3640" w:rsidRPr="00646889" w:rsidTr="0070382D">
        <w:trPr>
          <w:trHeight w:val="463"/>
        </w:trPr>
        <w:tc>
          <w:tcPr>
            <w:tcW w:w="420" w:type="dxa"/>
            <w:vMerge/>
          </w:tcPr>
          <w:p w:rsidR="000E3640" w:rsidRPr="00646889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34" w:type="dxa"/>
            <w:gridSpan w:val="7"/>
            <w:vMerge/>
            <w:vAlign w:val="center"/>
          </w:tcPr>
          <w:p w:rsidR="000E3640" w:rsidRPr="00646889" w:rsidRDefault="000E3640" w:rsidP="003A6D43">
            <w:pPr>
              <w:rPr>
                <w:sz w:val="16"/>
                <w:szCs w:val="16"/>
              </w:rPr>
            </w:pPr>
          </w:p>
        </w:tc>
        <w:tc>
          <w:tcPr>
            <w:tcW w:w="1832" w:type="dxa"/>
            <w:vMerge/>
            <w:vAlign w:val="center"/>
          </w:tcPr>
          <w:p w:rsidR="000E3640" w:rsidRPr="00646889" w:rsidRDefault="000E3640" w:rsidP="003A6D43">
            <w:pPr>
              <w:rPr>
                <w:sz w:val="16"/>
                <w:szCs w:val="16"/>
              </w:rPr>
            </w:pPr>
          </w:p>
        </w:tc>
        <w:tc>
          <w:tcPr>
            <w:tcW w:w="2508" w:type="dxa"/>
            <w:gridSpan w:val="2"/>
          </w:tcPr>
          <w:p w:rsidR="000E3640" w:rsidRDefault="000E3640" w:rsidP="003A6D43">
            <w:pPr>
              <w:jc w:val="both"/>
            </w:pPr>
            <w:r w:rsidRPr="007C779E">
              <w:rPr>
                <w:sz w:val="22"/>
                <w:szCs w:val="22"/>
              </w:rPr>
              <w:t>5.1.5. тест-системами та витратними матеріалами для проведення ранньої (методом полімеразної ланцюгової реакції) та серологічної (ІФА, ІБ) діагностики ВІЛ-інфекції у дітей, народжених ВІЛ-інфікованими матерями;</w:t>
            </w:r>
            <w:r>
              <w:rPr>
                <w:sz w:val="22"/>
                <w:szCs w:val="22"/>
              </w:rPr>
              <w:t xml:space="preserve"> </w:t>
            </w:r>
          </w:p>
          <w:p w:rsidR="000E3640" w:rsidRDefault="000E3640" w:rsidP="003A6D43">
            <w:pPr>
              <w:jc w:val="both"/>
            </w:pPr>
          </w:p>
          <w:p w:rsidR="000E3640" w:rsidRDefault="000E3640" w:rsidP="003A6D43">
            <w:pPr>
              <w:jc w:val="both"/>
            </w:pPr>
          </w:p>
          <w:p w:rsidR="000E3640" w:rsidRPr="007C779E" w:rsidRDefault="000E3640" w:rsidP="003A6D43">
            <w:pPr>
              <w:jc w:val="both"/>
            </w:pP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811025" w:rsidRDefault="000E3640" w:rsidP="003A6D43">
            <w:pPr>
              <w:jc w:val="both"/>
            </w:pPr>
            <w:r>
              <w:rPr>
                <w:sz w:val="22"/>
                <w:szCs w:val="22"/>
              </w:rPr>
              <w:t xml:space="preserve">Управління </w:t>
            </w:r>
            <w:r w:rsidRPr="00811025">
              <w:rPr>
                <w:sz w:val="22"/>
                <w:szCs w:val="22"/>
              </w:rPr>
              <w:t xml:space="preserve">охорони здоров’я </w:t>
            </w:r>
          </w:p>
        </w:tc>
        <w:tc>
          <w:tcPr>
            <w:tcW w:w="947" w:type="dxa"/>
            <w:gridSpan w:val="4"/>
            <w:vAlign w:val="center"/>
          </w:tcPr>
          <w:p w:rsidR="000E3640" w:rsidRPr="00811025" w:rsidRDefault="000E3640" w:rsidP="003A6D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Держ.</w:t>
            </w:r>
            <w:r w:rsidRPr="00811025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754" w:type="dxa"/>
            <w:gridSpan w:val="3"/>
          </w:tcPr>
          <w:p w:rsidR="000E3640" w:rsidRPr="00646889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6" w:type="dxa"/>
            <w:gridSpan w:val="5"/>
          </w:tcPr>
          <w:p w:rsidR="000E3640" w:rsidRPr="00646889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9" w:type="dxa"/>
            <w:gridSpan w:val="3"/>
          </w:tcPr>
          <w:p w:rsidR="000E3640" w:rsidRPr="00646889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gridSpan w:val="4"/>
          </w:tcPr>
          <w:p w:rsidR="000E3640" w:rsidRPr="00646889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gridSpan w:val="3"/>
          </w:tcPr>
          <w:p w:rsidR="000E3640" w:rsidRPr="00646889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</w:tr>
      <w:tr w:rsidR="000E3640" w:rsidRPr="00A1541E" w:rsidTr="009B2A82">
        <w:trPr>
          <w:trHeight w:val="463"/>
        </w:trPr>
        <w:tc>
          <w:tcPr>
            <w:tcW w:w="420" w:type="dxa"/>
            <w:vMerge/>
          </w:tcPr>
          <w:p w:rsidR="000E3640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4" w:type="dxa"/>
            <w:gridSpan w:val="7"/>
            <w:vMerge/>
            <w:vAlign w:val="center"/>
          </w:tcPr>
          <w:p w:rsidR="000E3640" w:rsidRPr="007B7D7A" w:rsidRDefault="000E3640" w:rsidP="003A6D43"/>
        </w:tc>
        <w:tc>
          <w:tcPr>
            <w:tcW w:w="1832" w:type="dxa"/>
            <w:vMerge/>
            <w:vAlign w:val="center"/>
          </w:tcPr>
          <w:p w:rsidR="000E3640" w:rsidRPr="007B7D7A" w:rsidRDefault="000E3640" w:rsidP="003A6D43"/>
        </w:tc>
        <w:tc>
          <w:tcPr>
            <w:tcW w:w="2508" w:type="dxa"/>
            <w:gridSpan w:val="2"/>
          </w:tcPr>
          <w:p w:rsidR="000E3640" w:rsidRDefault="000E3640" w:rsidP="003A6D43">
            <w:pPr>
              <w:jc w:val="both"/>
            </w:pPr>
            <w:r w:rsidRPr="007C779E">
              <w:rPr>
                <w:sz w:val="22"/>
                <w:szCs w:val="22"/>
              </w:rPr>
              <w:t>5.1.6</w:t>
            </w:r>
            <w:r>
              <w:rPr>
                <w:sz w:val="22"/>
                <w:szCs w:val="22"/>
              </w:rPr>
              <w:t xml:space="preserve"> медичними виробами одноразового</w:t>
            </w:r>
          </w:p>
          <w:p w:rsidR="000E3640" w:rsidRDefault="000E3640" w:rsidP="003A6D43">
            <w:pPr>
              <w:jc w:val="both"/>
            </w:pPr>
          </w:p>
          <w:p w:rsidR="000E3640" w:rsidRDefault="000E3640" w:rsidP="003A6D43">
            <w:pPr>
              <w:jc w:val="both"/>
            </w:pPr>
            <w:r>
              <w:rPr>
                <w:sz w:val="22"/>
                <w:szCs w:val="22"/>
              </w:rPr>
              <w:t>використання вітчизняного виробництва (набори для матері та дитини для пологів);</w:t>
            </w:r>
          </w:p>
          <w:p w:rsidR="000E3640" w:rsidRDefault="000E3640" w:rsidP="003A6D43">
            <w:pPr>
              <w:jc w:val="both"/>
            </w:pPr>
          </w:p>
          <w:p w:rsidR="000E3640" w:rsidRDefault="000E3640" w:rsidP="003A6D43">
            <w:pPr>
              <w:jc w:val="both"/>
            </w:pPr>
          </w:p>
          <w:p w:rsidR="000E3640" w:rsidRDefault="000E3640" w:rsidP="003A6D43">
            <w:pPr>
              <w:jc w:val="both"/>
            </w:pPr>
          </w:p>
          <w:p w:rsidR="000E3640" w:rsidRDefault="000E3640" w:rsidP="003A6D43">
            <w:pPr>
              <w:jc w:val="both"/>
            </w:pPr>
          </w:p>
          <w:p w:rsidR="000E3640" w:rsidRPr="007C779E" w:rsidRDefault="000E3640" w:rsidP="003A6D43">
            <w:pPr>
              <w:jc w:val="both"/>
            </w:pP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811025" w:rsidRDefault="000E3640" w:rsidP="003A6D43">
            <w:pPr>
              <w:jc w:val="both"/>
            </w:pPr>
            <w:r>
              <w:rPr>
                <w:sz w:val="22"/>
                <w:szCs w:val="22"/>
              </w:rPr>
              <w:t xml:space="preserve">Управління </w:t>
            </w:r>
            <w:r w:rsidRPr="00811025">
              <w:rPr>
                <w:sz w:val="22"/>
                <w:szCs w:val="22"/>
              </w:rPr>
              <w:t xml:space="preserve">охорони здоров’я 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47" w:type="dxa"/>
            <w:gridSpan w:val="4"/>
            <w:vAlign w:val="center"/>
          </w:tcPr>
          <w:p w:rsidR="000E3640" w:rsidRDefault="000E3640" w:rsidP="003A6D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Обл.</w:t>
            </w:r>
            <w:r w:rsidRPr="00811025">
              <w:rPr>
                <w:sz w:val="18"/>
                <w:szCs w:val="18"/>
              </w:rPr>
              <w:t xml:space="preserve"> і місцеві бюджети</w:t>
            </w:r>
          </w:p>
          <w:p w:rsidR="000E3640" w:rsidRPr="00811025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4" w:type="dxa"/>
            <w:gridSpan w:val="3"/>
            <w:vAlign w:val="center"/>
          </w:tcPr>
          <w:p w:rsidR="000E3640" w:rsidRPr="00924F1B" w:rsidRDefault="000E3640" w:rsidP="009B2A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806" w:type="dxa"/>
            <w:gridSpan w:val="5"/>
            <w:vAlign w:val="center"/>
          </w:tcPr>
          <w:p w:rsidR="000E3640" w:rsidRPr="00924F1B" w:rsidRDefault="000E3640" w:rsidP="009B2A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809" w:type="dxa"/>
            <w:gridSpan w:val="3"/>
            <w:vAlign w:val="center"/>
          </w:tcPr>
          <w:p w:rsidR="000E3640" w:rsidRPr="00924F1B" w:rsidRDefault="000E3640" w:rsidP="009B2A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824" w:type="dxa"/>
            <w:gridSpan w:val="4"/>
            <w:vAlign w:val="center"/>
          </w:tcPr>
          <w:p w:rsidR="000E3640" w:rsidRPr="00924F1B" w:rsidRDefault="000E3640" w:rsidP="009B2A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845" w:type="dxa"/>
            <w:gridSpan w:val="3"/>
            <w:vAlign w:val="center"/>
          </w:tcPr>
          <w:p w:rsidR="000E3640" w:rsidRPr="00924F1B" w:rsidRDefault="000E3640" w:rsidP="009B2A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</w:tr>
      <w:tr w:rsidR="000E3640" w:rsidRPr="00A1541E" w:rsidTr="00FE0784">
        <w:trPr>
          <w:trHeight w:val="463"/>
        </w:trPr>
        <w:tc>
          <w:tcPr>
            <w:tcW w:w="420" w:type="dxa"/>
            <w:vMerge/>
          </w:tcPr>
          <w:p w:rsidR="000E3640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4" w:type="dxa"/>
            <w:gridSpan w:val="7"/>
            <w:vMerge/>
            <w:vAlign w:val="center"/>
          </w:tcPr>
          <w:p w:rsidR="000E3640" w:rsidRPr="007B7D7A" w:rsidRDefault="000E3640" w:rsidP="003A6D43"/>
        </w:tc>
        <w:tc>
          <w:tcPr>
            <w:tcW w:w="1832" w:type="dxa"/>
            <w:vMerge/>
            <w:vAlign w:val="center"/>
          </w:tcPr>
          <w:p w:rsidR="000E3640" w:rsidRPr="007B7D7A" w:rsidRDefault="000E3640" w:rsidP="003A6D43"/>
        </w:tc>
        <w:tc>
          <w:tcPr>
            <w:tcW w:w="2508" w:type="dxa"/>
            <w:gridSpan w:val="2"/>
          </w:tcPr>
          <w:p w:rsidR="000E3640" w:rsidRPr="007C779E" w:rsidRDefault="000E3640" w:rsidP="004731DA">
            <w:pPr>
              <w:jc w:val="both"/>
            </w:pPr>
            <w:r>
              <w:rPr>
                <w:sz w:val="22"/>
                <w:szCs w:val="22"/>
              </w:rPr>
              <w:t xml:space="preserve">5.1.7. </w:t>
            </w:r>
            <w:r w:rsidRPr="007C779E">
              <w:rPr>
                <w:sz w:val="22"/>
                <w:szCs w:val="22"/>
              </w:rPr>
              <w:t>адаптованими молочними сумішами для дітей першого року життя, народжених ВІЛ-інфікованими матерями.</w:t>
            </w: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811025" w:rsidRDefault="000E3640" w:rsidP="003A6D43">
            <w:pPr>
              <w:jc w:val="both"/>
            </w:pPr>
            <w:r>
              <w:rPr>
                <w:sz w:val="22"/>
                <w:szCs w:val="22"/>
              </w:rPr>
              <w:t xml:space="preserve">Управління </w:t>
            </w:r>
            <w:r w:rsidRPr="00811025">
              <w:rPr>
                <w:sz w:val="22"/>
                <w:szCs w:val="22"/>
              </w:rPr>
              <w:t xml:space="preserve">охорони здоров’я 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47" w:type="dxa"/>
            <w:gridSpan w:val="4"/>
            <w:vAlign w:val="center"/>
          </w:tcPr>
          <w:p w:rsidR="000E3640" w:rsidRDefault="000E3640" w:rsidP="003A6D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Обл.</w:t>
            </w:r>
            <w:r w:rsidRPr="00811025">
              <w:rPr>
                <w:sz w:val="18"/>
                <w:szCs w:val="18"/>
              </w:rPr>
              <w:t xml:space="preserve"> і місцеві бюджети</w:t>
            </w:r>
          </w:p>
        </w:tc>
        <w:tc>
          <w:tcPr>
            <w:tcW w:w="754" w:type="dxa"/>
            <w:gridSpan w:val="3"/>
            <w:vAlign w:val="center"/>
          </w:tcPr>
          <w:p w:rsidR="000E3640" w:rsidRPr="00924F1B" w:rsidRDefault="000E3640" w:rsidP="009344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806" w:type="dxa"/>
            <w:gridSpan w:val="5"/>
            <w:vAlign w:val="center"/>
          </w:tcPr>
          <w:p w:rsidR="000E3640" w:rsidRPr="00924F1B" w:rsidRDefault="000E3640" w:rsidP="009344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809" w:type="dxa"/>
            <w:gridSpan w:val="3"/>
            <w:vAlign w:val="center"/>
          </w:tcPr>
          <w:p w:rsidR="000E3640" w:rsidRPr="00924F1B" w:rsidRDefault="000E3640" w:rsidP="009344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824" w:type="dxa"/>
            <w:gridSpan w:val="4"/>
            <w:vAlign w:val="center"/>
          </w:tcPr>
          <w:p w:rsidR="000E3640" w:rsidRPr="00924F1B" w:rsidRDefault="000E3640" w:rsidP="009344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845" w:type="dxa"/>
            <w:gridSpan w:val="3"/>
            <w:vAlign w:val="center"/>
          </w:tcPr>
          <w:p w:rsidR="000E3640" w:rsidRPr="00924F1B" w:rsidRDefault="000E3640" w:rsidP="009344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</w:tr>
      <w:tr w:rsidR="000E3640" w:rsidRPr="00A1541E" w:rsidTr="00B54BD8">
        <w:trPr>
          <w:trHeight w:val="1105"/>
        </w:trPr>
        <w:tc>
          <w:tcPr>
            <w:tcW w:w="420" w:type="dxa"/>
            <w:vMerge/>
          </w:tcPr>
          <w:p w:rsidR="000E3640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4" w:type="dxa"/>
            <w:gridSpan w:val="7"/>
            <w:vMerge/>
            <w:vAlign w:val="center"/>
          </w:tcPr>
          <w:p w:rsidR="000E3640" w:rsidRPr="007B7D7A" w:rsidRDefault="000E3640" w:rsidP="003A6D43"/>
        </w:tc>
        <w:tc>
          <w:tcPr>
            <w:tcW w:w="1832" w:type="dxa"/>
          </w:tcPr>
          <w:p w:rsidR="000E3640" w:rsidRPr="007F2DC7" w:rsidRDefault="000E3640" w:rsidP="00B54BD8">
            <w:pPr>
              <w:rPr>
                <w:sz w:val="20"/>
                <w:szCs w:val="20"/>
              </w:rPr>
            </w:pPr>
            <w:r w:rsidRPr="007F2DC7">
              <w:rPr>
                <w:sz w:val="20"/>
                <w:szCs w:val="20"/>
              </w:rPr>
              <w:t xml:space="preserve">Відсоток дискорданних пар, яких забезпечено АРТ з метою профілактики інфікування ВІЛ. </w:t>
            </w:r>
          </w:p>
        </w:tc>
        <w:tc>
          <w:tcPr>
            <w:tcW w:w="2508" w:type="dxa"/>
            <w:gridSpan w:val="2"/>
          </w:tcPr>
          <w:p w:rsidR="000E3640" w:rsidRPr="007C779E" w:rsidRDefault="000E3640" w:rsidP="003A6D43">
            <w:pPr>
              <w:jc w:val="both"/>
            </w:pPr>
            <w:r w:rsidRPr="007C779E">
              <w:rPr>
                <w:sz w:val="22"/>
                <w:szCs w:val="22"/>
              </w:rPr>
              <w:t>5.2. Запровадити доступ до антиретровірусної терапії з метою профілактики інфікування ВІЛ у дискордантних пар</w:t>
            </w:r>
            <w:r>
              <w:rPr>
                <w:sz w:val="22"/>
                <w:szCs w:val="22"/>
              </w:rPr>
              <w:t xml:space="preserve"> через кабінети</w:t>
            </w:r>
            <w:r w:rsidRPr="007C779E">
              <w:rPr>
                <w:sz w:val="22"/>
                <w:szCs w:val="22"/>
              </w:rPr>
              <w:t xml:space="preserve"> "Довіра"  як самостійних структурних підрозділів закладів охорони здоров'я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811025" w:rsidRDefault="000E3640" w:rsidP="003A6D43">
            <w:pPr>
              <w:jc w:val="both"/>
            </w:pPr>
            <w:r>
              <w:rPr>
                <w:sz w:val="22"/>
                <w:szCs w:val="22"/>
              </w:rPr>
              <w:t xml:space="preserve">Управління </w:t>
            </w:r>
            <w:r w:rsidRPr="00811025">
              <w:rPr>
                <w:sz w:val="22"/>
                <w:szCs w:val="22"/>
              </w:rPr>
              <w:t xml:space="preserve">охорони здоров’я 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47" w:type="dxa"/>
            <w:gridSpan w:val="4"/>
            <w:vAlign w:val="center"/>
          </w:tcPr>
          <w:p w:rsidR="000E3640" w:rsidRPr="00811025" w:rsidRDefault="000E3640" w:rsidP="003A6D43">
            <w:pPr>
              <w:jc w:val="center"/>
              <w:rPr>
                <w:sz w:val="18"/>
                <w:szCs w:val="18"/>
              </w:rPr>
            </w:pPr>
            <w:r w:rsidRPr="00811025">
              <w:rPr>
                <w:sz w:val="18"/>
                <w:szCs w:val="18"/>
              </w:rPr>
              <w:t>Держ. бюджет</w:t>
            </w:r>
          </w:p>
        </w:tc>
        <w:tc>
          <w:tcPr>
            <w:tcW w:w="754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6" w:type="dxa"/>
            <w:gridSpan w:val="5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gridSpan w:val="4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</w:tr>
      <w:tr w:rsidR="000E3640" w:rsidRPr="00A1541E" w:rsidTr="007F2DC7">
        <w:trPr>
          <w:trHeight w:val="463"/>
        </w:trPr>
        <w:tc>
          <w:tcPr>
            <w:tcW w:w="420" w:type="dxa"/>
          </w:tcPr>
          <w:p w:rsidR="000E3640" w:rsidRPr="00166683" w:rsidRDefault="000E3640" w:rsidP="003A6D43">
            <w:pPr>
              <w:jc w:val="center"/>
            </w:pPr>
            <w:r w:rsidRPr="00166683">
              <w:t>6.</w:t>
            </w:r>
          </w:p>
        </w:tc>
        <w:tc>
          <w:tcPr>
            <w:tcW w:w="2734" w:type="dxa"/>
            <w:gridSpan w:val="7"/>
          </w:tcPr>
          <w:p w:rsidR="000E3640" w:rsidRPr="00DA348D" w:rsidRDefault="000E3640" w:rsidP="007F2DC7">
            <w:r w:rsidRPr="00DA348D">
              <w:t>Забезпечення профілактики інфікування ВІЛ на робочому місці, передусім для медичних працівників</w:t>
            </w:r>
          </w:p>
        </w:tc>
        <w:tc>
          <w:tcPr>
            <w:tcW w:w="1832" w:type="dxa"/>
          </w:tcPr>
          <w:p w:rsidR="000E3640" w:rsidRPr="00D341B3" w:rsidRDefault="000E3640" w:rsidP="007F2DC7">
            <w:pPr>
              <w:rPr>
                <w:sz w:val="20"/>
                <w:szCs w:val="20"/>
              </w:rPr>
            </w:pPr>
            <w:r w:rsidRPr="00D341B3">
              <w:rPr>
                <w:sz w:val="20"/>
                <w:szCs w:val="20"/>
              </w:rPr>
              <w:t xml:space="preserve">Відсоток колективних договорів та угод, в яких передбачено положення з охорони праці та соціального захисту з урахуванням нових потреб працівників у контексті ВІЛ-інфекції/СНІДу 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508" w:type="dxa"/>
            <w:gridSpan w:val="2"/>
          </w:tcPr>
          <w:p w:rsidR="000E3640" w:rsidRPr="007C779E" w:rsidRDefault="000E3640" w:rsidP="003A6D43">
            <w:pPr>
              <w:jc w:val="both"/>
            </w:pPr>
            <w:r w:rsidRPr="007C779E">
              <w:rPr>
                <w:sz w:val="22"/>
                <w:szCs w:val="22"/>
              </w:rPr>
              <w:t>6.1. Передбачити формулювання в колективних договорах і угодах положень із охорони праці та соціального захисту із урахуванням нових потреб працівників у контексті ВІЛ-інфекції/СНІДу та змін у законодавстві</w:t>
            </w: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811025" w:rsidRDefault="000E3640" w:rsidP="00B543D6">
            <w:pPr>
              <w:jc w:val="both"/>
            </w:pPr>
            <w:r>
              <w:rPr>
                <w:sz w:val="22"/>
                <w:szCs w:val="22"/>
              </w:rPr>
              <w:t xml:space="preserve">Управління </w:t>
            </w:r>
            <w:r w:rsidRPr="00811025">
              <w:rPr>
                <w:sz w:val="22"/>
                <w:szCs w:val="22"/>
              </w:rPr>
              <w:t>праці та</w:t>
            </w:r>
            <w:r>
              <w:rPr>
                <w:sz w:val="22"/>
                <w:szCs w:val="22"/>
              </w:rPr>
              <w:t xml:space="preserve"> соціального захисту населення.</w:t>
            </w:r>
          </w:p>
          <w:p w:rsidR="000E3640" w:rsidRPr="00811025" w:rsidRDefault="000E3640" w:rsidP="003A6D43">
            <w:pPr>
              <w:jc w:val="both"/>
            </w:pPr>
          </w:p>
        </w:tc>
        <w:tc>
          <w:tcPr>
            <w:tcW w:w="947" w:type="dxa"/>
            <w:gridSpan w:val="4"/>
            <w:vAlign w:val="center"/>
          </w:tcPr>
          <w:p w:rsidR="000E3640" w:rsidRDefault="000E3640" w:rsidP="003A6D43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4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6" w:type="dxa"/>
            <w:gridSpan w:val="5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gridSpan w:val="4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</w:tr>
      <w:tr w:rsidR="000E3640" w:rsidRPr="00A1541E" w:rsidTr="007D78F8">
        <w:trPr>
          <w:trHeight w:val="307"/>
        </w:trPr>
        <w:tc>
          <w:tcPr>
            <w:tcW w:w="420" w:type="dxa"/>
            <w:vMerge w:val="restart"/>
          </w:tcPr>
          <w:p w:rsidR="000E3640" w:rsidRPr="00166683" w:rsidRDefault="000E3640" w:rsidP="003A6D43">
            <w:pPr>
              <w:jc w:val="center"/>
            </w:pPr>
            <w:r w:rsidRPr="00166683">
              <w:t>7.</w:t>
            </w:r>
          </w:p>
          <w:p w:rsidR="000E3640" w:rsidRPr="00166683" w:rsidRDefault="000E3640" w:rsidP="003A6D43">
            <w:pPr>
              <w:jc w:val="center"/>
            </w:pPr>
          </w:p>
        </w:tc>
        <w:tc>
          <w:tcPr>
            <w:tcW w:w="2734" w:type="dxa"/>
            <w:gridSpan w:val="7"/>
            <w:vMerge w:val="restart"/>
          </w:tcPr>
          <w:p w:rsidR="000E3640" w:rsidRPr="00434257" w:rsidRDefault="000E3640" w:rsidP="000831D6">
            <w:r w:rsidRPr="00434257">
              <w:rPr>
                <w:sz w:val="22"/>
                <w:szCs w:val="22"/>
              </w:rPr>
              <w:t>Надання медикаментозної постконтактної профілактики ВІЛ-інфікування (ПКП) особам з можливим ризиком інфікування ВІЛ</w:t>
            </w:r>
          </w:p>
        </w:tc>
        <w:tc>
          <w:tcPr>
            <w:tcW w:w="1832" w:type="dxa"/>
          </w:tcPr>
          <w:p w:rsidR="000E3640" w:rsidRPr="00434257" w:rsidRDefault="000E3640" w:rsidP="000831D6">
            <w:r w:rsidRPr="00434257">
              <w:rPr>
                <w:sz w:val="22"/>
                <w:szCs w:val="22"/>
              </w:rPr>
              <w:t>Відсоток охоплених осіб, які потребують пост контактної профілактики.</w:t>
            </w:r>
          </w:p>
        </w:tc>
        <w:tc>
          <w:tcPr>
            <w:tcW w:w="2508" w:type="dxa"/>
            <w:gridSpan w:val="2"/>
          </w:tcPr>
          <w:p w:rsidR="000E3640" w:rsidRPr="007D78F8" w:rsidRDefault="000E3640" w:rsidP="003A6D43">
            <w:pPr>
              <w:jc w:val="both"/>
              <w:rPr>
                <w:sz w:val="21"/>
                <w:szCs w:val="20"/>
              </w:rPr>
            </w:pPr>
            <w:r w:rsidRPr="007D78F8">
              <w:rPr>
                <w:sz w:val="21"/>
                <w:szCs w:val="20"/>
              </w:rPr>
              <w:t>7.1. Забезпечити надання медикаментозної постконтактної профілактики ВІЛ-інфікування особам з можливим ризиком інфікування ВІЛ шляхом централізованого постачання препаратів АРТ</w:t>
            </w:r>
          </w:p>
        </w:tc>
        <w:tc>
          <w:tcPr>
            <w:tcW w:w="813" w:type="dxa"/>
            <w:gridSpan w:val="3"/>
            <w:vAlign w:val="center"/>
          </w:tcPr>
          <w:p w:rsidR="000E3640" w:rsidRPr="00434257" w:rsidRDefault="000E3640" w:rsidP="00F45B07">
            <w:pPr>
              <w:jc w:val="center"/>
            </w:pPr>
            <w:r w:rsidRPr="00434257">
              <w:rPr>
                <w:sz w:val="22"/>
                <w:szCs w:val="22"/>
              </w:rPr>
              <w:t>2014-2018</w:t>
            </w:r>
          </w:p>
        </w:tc>
        <w:tc>
          <w:tcPr>
            <w:tcW w:w="2368" w:type="dxa"/>
          </w:tcPr>
          <w:p w:rsidR="000E3640" w:rsidRPr="00434257" w:rsidRDefault="000E3640" w:rsidP="003A6D43">
            <w:pPr>
              <w:jc w:val="both"/>
            </w:pPr>
            <w:r>
              <w:rPr>
                <w:sz w:val="22"/>
                <w:szCs w:val="22"/>
              </w:rPr>
              <w:t>Управління о</w:t>
            </w:r>
            <w:r w:rsidRPr="00434257">
              <w:rPr>
                <w:sz w:val="22"/>
                <w:szCs w:val="22"/>
              </w:rPr>
              <w:t>хорон</w:t>
            </w:r>
            <w:r>
              <w:rPr>
                <w:sz w:val="22"/>
                <w:szCs w:val="22"/>
              </w:rPr>
              <w:t>и здоров’я .</w:t>
            </w:r>
          </w:p>
        </w:tc>
        <w:tc>
          <w:tcPr>
            <w:tcW w:w="947" w:type="dxa"/>
            <w:gridSpan w:val="4"/>
            <w:vAlign w:val="center"/>
          </w:tcPr>
          <w:p w:rsidR="000E3640" w:rsidRPr="00434257" w:rsidRDefault="000E3640" w:rsidP="003A6D43">
            <w:pPr>
              <w:jc w:val="center"/>
              <w:rPr>
                <w:sz w:val="20"/>
                <w:szCs w:val="20"/>
              </w:rPr>
            </w:pPr>
            <w:r w:rsidRPr="00434257">
              <w:rPr>
                <w:sz w:val="20"/>
                <w:szCs w:val="20"/>
              </w:rPr>
              <w:t xml:space="preserve">Держ. </w:t>
            </w:r>
            <w:r>
              <w:rPr>
                <w:sz w:val="20"/>
                <w:szCs w:val="20"/>
              </w:rPr>
              <w:t>б</w:t>
            </w:r>
            <w:r w:rsidRPr="00434257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54" w:type="dxa"/>
            <w:gridSpan w:val="3"/>
          </w:tcPr>
          <w:p w:rsidR="000E3640" w:rsidRPr="00434257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6" w:type="dxa"/>
            <w:gridSpan w:val="5"/>
          </w:tcPr>
          <w:p w:rsidR="000E3640" w:rsidRPr="00434257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9" w:type="dxa"/>
            <w:gridSpan w:val="3"/>
          </w:tcPr>
          <w:p w:rsidR="000E3640" w:rsidRPr="00434257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gridSpan w:val="4"/>
          </w:tcPr>
          <w:p w:rsidR="000E3640" w:rsidRPr="00434257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gridSpan w:val="3"/>
          </w:tcPr>
          <w:p w:rsidR="000E3640" w:rsidRPr="00434257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</w:tr>
      <w:tr w:rsidR="000E3640" w:rsidRPr="00A1541E" w:rsidTr="00063904">
        <w:trPr>
          <w:trHeight w:val="463"/>
        </w:trPr>
        <w:tc>
          <w:tcPr>
            <w:tcW w:w="420" w:type="dxa"/>
            <w:vMerge/>
          </w:tcPr>
          <w:p w:rsidR="000E3640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4" w:type="dxa"/>
            <w:gridSpan w:val="7"/>
            <w:vMerge/>
            <w:vAlign w:val="center"/>
          </w:tcPr>
          <w:p w:rsidR="000E3640" w:rsidRPr="00EE2960" w:rsidRDefault="000E3640" w:rsidP="003A6D43"/>
        </w:tc>
        <w:tc>
          <w:tcPr>
            <w:tcW w:w="1832" w:type="dxa"/>
            <w:vAlign w:val="center"/>
          </w:tcPr>
          <w:p w:rsidR="000E3640" w:rsidRPr="007D78F8" w:rsidRDefault="000E3640" w:rsidP="003A6D43">
            <w:pPr>
              <w:rPr>
                <w:sz w:val="20"/>
                <w:szCs w:val="20"/>
              </w:rPr>
            </w:pPr>
            <w:r w:rsidRPr="007D78F8">
              <w:rPr>
                <w:sz w:val="20"/>
                <w:szCs w:val="20"/>
              </w:rPr>
              <w:t>Відсоток забезпечення засобами індивідуального захисту медичних працівників правоохоронних органів, які можуть зазнавати ризику зараження під час виконання службових обов’язків.</w:t>
            </w:r>
          </w:p>
        </w:tc>
        <w:tc>
          <w:tcPr>
            <w:tcW w:w="2508" w:type="dxa"/>
            <w:gridSpan w:val="2"/>
          </w:tcPr>
          <w:p w:rsidR="000E3640" w:rsidRPr="007C779E" w:rsidRDefault="000E3640" w:rsidP="003A6D43">
            <w:pPr>
              <w:jc w:val="both"/>
            </w:pPr>
            <w:r w:rsidRPr="007C779E">
              <w:rPr>
                <w:sz w:val="22"/>
                <w:szCs w:val="22"/>
              </w:rPr>
              <w:t>7.2. Забезпечити засобами індивідуального захисту медичних працівників та працівників правоохоронних органів, які можуть зазнавати ризику зараження під час виконання службових обов’язків</w:t>
            </w: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434257" w:rsidRDefault="000E3640" w:rsidP="007E7163">
            <w:pPr>
              <w:jc w:val="both"/>
            </w:pPr>
            <w:r>
              <w:rPr>
                <w:sz w:val="22"/>
                <w:szCs w:val="22"/>
              </w:rPr>
              <w:t>Управління о</w:t>
            </w:r>
            <w:r w:rsidRPr="00434257">
              <w:rPr>
                <w:sz w:val="22"/>
                <w:szCs w:val="22"/>
              </w:rPr>
              <w:t>хорон</w:t>
            </w:r>
            <w:r>
              <w:rPr>
                <w:sz w:val="22"/>
                <w:szCs w:val="22"/>
              </w:rPr>
              <w:t>и здоров’я .</w:t>
            </w:r>
          </w:p>
        </w:tc>
        <w:tc>
          <w:tcPr>
            <w:tcW w:w="947" w:type="dxa"/>
            <w:gridSpan w:val="4"/>
            <w:vAlign w:val="center"/>
          </w:tcPr>
          <w:p w:rsidR="000E3640" w:rsidRPr="00811025" w:rsidRDefault="000E3640" w:rsidP="003A6D43">
            <w:pPr>
              <w:jc w:val="center"/>
              <w:rPr>
                <w:sz w:val="18"/>
                <w:szCs w:val="18"/>
              </w:rPr>
            </w:pPr>
            <w:r w:rsidRPr="00811025">
              <w:rPr>
                <w:sz w:val="18"/>
                <w:szCs w:val="18"/>
              </w:rPr>
              <w:t>Облас</w:t>
            </w:r>
            <w:r>
              <w:rPr>
                <w:sz w:val="18"/>
                <w:szCs w:val="18"/>
              </w:rPr>
              <w:t>-</w:t>
            </w:r>
            <w:r w:rsidRPr="00811025">
              <w:rPr>
                <w:sz w:val="18"/>
                <w:szCs w:val="18"/>
              </w:rPr>
              <w:t>ний</w:t>
            </w:r>
            <w:r>
              <w:rPr>
                <w:sz w:val="18"/>
                <w:szCs w:val="18"/>
              </w:rPr>
              <w:t xml:space="preserve"> бюджет, місцевий бюджет</w:t>
            </w:r>
          </w:p>
        </w:tc>
        <w:tc>
          <w:tcPr>
            <w:tcW w:w="754" w:type="dxa"/>
            <w:gridSpan w:val="3"/>
            <w:vAlign w:val="center"/>
          </w:tcPr>
          <w:p w:rsidR="000E3640" w:rsidRPr="00924F1B" w:rsidRDefault="000E3640" w:rsidP="009344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2.000</w:t>
            </w:r>
          </w:p>
        </w:tc>
        <w:tc>
          <w:tcPr>
            <w:tcW w:w="806" w:type="dxa"/>
            <w:gridSpan w:val="5"/>
            <w:vAlign w:val="center"/>
          </w:tcPr>
          <w:p w:rsidR="000E3640" w:rsidRPr="00924F1B" w:rsidRDefault="000E3640" w:rsidP="009344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2.000</w:t>
            </w:r>
          </w:p>
        </w:tc>
        <w:tc>
          <w:tcPr>
            <w:tcW w:w="809" w:type="dxa"/>
            <w:gridSpan w:val="3"/>
            <w:vAlign w:val="center"/>
          </w:tcPr>
          <w:p w:rsidR="000E3640" w:rsidRPr="00924F1B" w:rsidRDefault="000E3640" w:rsidP="009344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2.000</w:t>
            </w:r>
          </w:p>
        </w:tc>
        <w:tc>
          <w:tcPr>
            <w:tcW w:w="824" w:type="dxa"/>
            <w:gridSpan w:val="4"/>
            <w:vAlign w:val="center"/>
          </w:tcPr>
          <w:p w:rsidR="000E3640" w:rsidRPr="00924F1B" w:rsidRDefault="000E3640" w:rsidP="009344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2.000</w:t>
            </w:r>
          </w:p>
        </w:tc>
        <w:tc>
          <w:tcPr>
            <w:tcW w:w="845" w:type="dxa"/>
            <w:gridSpan w:val="3"/>
            <w:vAlign w:val="center"/>
          </w:tcPr>
          <w:p w:rsidR="000E3640" w:rsidRPr="00924F1B" w:rsidRDefault="000E3640" w:rsidP="009344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2.000</w:t>
            </w:r>
          </w:p>
        </w:tc>
      </w:tr>
      <w:tr w:rsidR="000E3640" w:rsidRPr="00A1541E" w:rsidTr="002E44C8">
        <w:trPr>
          <w:trHeight w:val="463"/>
        </w:trPr>
        <w:tc>
          <w:tcPr>
            <w:tcW w:w="420" w:type="dxa"/>
            <w:vMerge w:val="restart"/>
          </w:tcPr>
          <w:p w:rsidR="000E3640" w:rsidRPr="00166683" w:rsidRDefault="000E3640" w:rsidP="003A6D43">
            <w:pPr>
              <w:jc w:val="center"/>
            </w:pPr>
            <w:r w:rsidRPr="00166683">
              <w:t>8.</w:t>
            </w:r>
          </w:p>
        </w:tc>
        <w:tc>
          <w:tcPr>
            <w:tcW w:w="2734" w:type="dxa"/>
            <w:gridSpan w:val="7"/>
            <w:vMerge w:val="restart"/>
          </w:tcPr>
          <w:p w:rsidR="000E3640" w:rsidRPr="00EE2960" w:rsidRDefault="000E3640" w:rsidP="007246A0">
            <w:r w:rsidRPr="008F465A">
              <w:t xml:space="preserve">Забезпечення вільного доступу до </w:t>
            </w:r>
            <w:r>
              <w:t xml:space="preserve">безоплатного </w:t>
            </w:r>
            <w:r w:rsidRPr="008F465A">
              <w:t>консультування та тестування на ВІЛ-інфекцію</w:t>
            </w:r>
            <w:r>
              <w:t xml:space="preserve"> населення</w:t>
            </w:r>
          </w:p>
        </w:tc>
        <w:tc>
          <w:tcPr>
            <w:tcW w:w="1832" w:type="dxa"/>
          </w:tcPr>
          <w:p w:rsidR="000E3640" w:rsidRPr="00B756B6" w:rsidRDefault="000E3640" w:rsidP="00B756B6">
            <w:r w:rsidRPr="00B756B6">
              <w:rPr>
                <w:sz w:val="22"/>
                <w:szCs w:val="22"/>
              </w:rPr>
              <w:t>Кількість тестувань на ВІЛ-інфекцію для  населення, передусім для груп підвищеного ризику щодо інфікування ВІЛ.</w:t>
            </w:r>
          </w:p>
        </w:tc>
        <w:tc>
          <w:tcPr>
            <w:tcW w:w="2508" w:type="dxa"/>
            <w:gridSpan w:val="2"/>
          </w:tcPr>
          <w:p w:rsidR="000E3640" w:rsidRPr="007C779E" w:rsidRDefault="000E3640" w:rsidP="003A6D43">
            <w:pPr>
              <w:jc w:val="both"/>
            </w:pPr>
            <w:r w:rsidRPr="007C779E">
              <w:rPr>
                <w:sz w:val="22"/>
                <w:szCs w:val="22"/>
              </w:rPr>
              <w:t>8.1. Забезпечити вільний доступ до безоплатного консультування та тестування на ВІЛ-інфекцію для населення, передусім для груп підвищеного ризику щодо інфікування ВІЛ, із застосуванням методів ІФА та швидких тестів</w:t>
            </w:r>
            <w:r>
              <w:rPr>
                <w:sz w:val="22"/>
                <w:szCs w:val="22"/>
              </w:rPr>
              <w:t xml:space="preserve"> на базі </w:t>
            </w:r>
            <w:r w:rsidRPr="007C779E">
              <w:rPr>
                <w:sz w:val="22"/>
                <w:szCs w:val="22"/>
              </w:rPr>
              <w:t>кабінетів "Довіра"  як самостійних структурних підрозділів закладів охорони здоров'я</w:t>
            </w: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434257" w:rsidRDefault="000E3640" w:rsidP="007E7163">
            <w:pPr>
              <w:jc w:val="both"/>
            </w:pPr>
            <w:r>
              <w:rPr>
                <w:sz w:val="22"/>
                <w:szCs w:val="22"/>
              </w:rPr>
              <w:t>Управління о</w:t>
            </w:r>
            <w:r w:rsidRPr="00434257">
              <w:rPr>
                <w:sz w:val="22"/>
                <w:szCs w:val="22"/>
              </w:rPr>
              <w:t>хорон</w:t>
            </w:r>
            <w:r>
              <w:rPr>
                <w:sz w:val="22"/>
                <w:szCs w:val="22"/>
              </w:rPr>
              <w:t>и здоров’я .</w:t>
            </w:r>
          </w:p>
        </w:tc>
        <w:tc>
          <w:tcPr>
            <w:tcW w:w="947" w:type="dxa"/>
            <w:gridSpan w:val="4"/>
            <w:vAlign w:val="center"/>
          </w:tcPr>
          <w:p w:rsidR="000E3640" w:rsidRPr="00811025" w:rsidRDefault="000E3640" w:rsidP="003A6D43">
            <w:pPr>
              <w:jc w:val="center"/>
              <w:rPr>
                <w:sz w:val="18"/>
                <w:szCs w:val="18"/>
              </w:rPr>
            </w:pPr>
            <w:r w:rsidRPr="00811025">
              <w:rPr>
                <w:sz w:val="18"/>
                <w:szCs w:val="18"/>
              </w:rPr>
              <w:t>Держ. бюджет</w:t>
            </w:r>
            <w:r>
              <w:rPr>
                <w:sz w:val="18"/>
                <w:szCs w:val="18"/>
              </w:rPr>
              <w:t>, місцевий бюджет</w:t>
            </w:r>
          </w:p>
        </w:tc>
        <w:tc>
          <w:tcPr>
            <w:tcW w:w="754" w:type="dxa"/>
            <w:gridSpan w:val="3"/>
            <w:vAlign w:val="center"/>
          </w:tcPr>
          <w:p w:rsidR="000E3640" w:rsidRPr="00924F1B" w:rsidRDefault="000E3640" w:rsidP="002E44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3.000</w:t>
            </w:r>
          </w:p>
        </w:tc>
        <w:tc>
          <w:tcPr>
            <w:tcW w:w="806" w:type="dxa"/>
            <w:gridSpan w:val="5"/>
            <w:vAlign w:val="center"/>
          </w:tcPr>
          <w:p w:rsidR="000E3640" w:rsidRPr="00924F1B" w:rsidRDefault="000E3640" w:rsidP="002E44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3.000</w:t>
            </w:r>
          </w:p>
        </w:tc>
        <w:tc>
          <w:tcPr>
            <w:tcW w:w="809" w:type="dxa"/>
            <w:gridSpan w:val="3"/>
            <w:vAlign w:val="center"/>
          </w:tcPr>
          <w:p w:rsidR="000E3640" w:rsidRPr="00924F1B" w:rsidRDefault="000E3640" w:rsidP="002E44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3.000</w:t>
            </w:r>
          </w:p>
        </w:tc>
        <w:tc>
          <w:tcPr>
            <w:tcW w:w="824" w:type="dxa"/>
            <w:gridSpan w:val="4"/>
            <w:vAlign w:val="center"/>
          </w:tcPr>
          <w:p w:rsidR="000E3640" w:rsidRPr="00924F1B" w:rsidRDefault="000E3640" w:rsidP="002E44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3.000</w:t>
            </w:r>
          </w:p>
        </w:tc>
        <w:tc>
          <w:tcPr>
            <w:tcW w:w="845" w:type="dxa"/>
            <w:gridSpan w:val="3"/>
            <w:vAlign w:val="center"/>
          </w:tcPr>
          <w:p w:rsidR="000E3640" w:rsidRPr="00924F1B" w:rsidRDefault="000E3640" w:rsidP="002E44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3.000</w:t>
            </w:r>
          </w:p>
        </w:tc>
      </w:tr>
      <w:tr w:rsidR="000E3640" w:rsidRPr="00A1541E" w:rsidTr="0070382D">
        <w:trPr>
          <w:trHeight w:val="1105"/>
        </w:trPr>
        <w:tc>
          <w:tcPr>
            <w:tcW w:w="420" w:type="dxa"/>
            <w:vMerge/>
          </w:tcPr>
          <w:p w:rsidR="000E3640" w:rsidRDefault="000E3640" w:rsidP="003A6D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4" w:type="dxa"/>
            <w:gridSpan w:val="7"/>
            <w:vMerge/>
            <w:vAlign w:val="center"/>
          </w:tcPr>
          <w:p w:rsidR="000E3640" w:rsidRPr="00EE2960" w:rsidRDefault="000E3640" w:rsidP="003A6D43"/>
        </w:tc>
        <w:tc>
          <w:tcPr>
            <w:tcW w:w="1832" w:type="dxa"/>
            <w:vAlign w:val="center"/>
          </w:tcPr>
          <w:p w:rsidR="000E3640" w:rsidRPr="007246A0" w:rsidRDefault="000E3640" w:rsidP="003A6D43">
            <w:r w:rsidRPr="007246A0">
              <w:rPr>
                <w:sz w:val="22"/>
                <w:szCs w:val="22"/>
              </w:rPr>
              <w:t>Кількість осіб, яким забезпечено тестування донорської крові з метою виявлення ВІЛ.</w:t>
            </w:r>
          </w:p>
        </w:tc>
        <w:tc>
          <w:tcPr>
            <w:tcW w:w="2508" w:type="dxa"/>
            <w:gridSpan w:val="2"/>
          </w:tcPr>
          <w:p w:rsidR="000E3640" w:rsidRPr="00C677F5" w:rsidRDefault="000E3640" w:rsidP="003A6D43">
            <w:pPr>
              <w:jc w:val="both"/>
            </w:pPr>
            <w:r w:rsidRPr="00C677F5">
              <w:rPr>
                <w:sz w:val="22"/>
                <w:szCs w:val="22"/>
              </w:rPr>
              <w:t>8.2. Забезпечити обов’язкового  тестування донорської крові з метою виявлення ВІЛ.</w:t>
            </w: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434257" w:rsidRDefault="000E3640" w:rsidP="007E7163">
            <w:pPr>
              <w:jc w:val="both"/>
            </w:pPr>
            <w:r>
              <w:rPr>
                <w:sz w:val="22"/>
                <w:szCs w:val="22"/>
              </w:rPr>
              <w:t>Управління о</w:t>
            </w:r>
            <w:r w:rsidRPr="00434257">
              <w:rPr>
                <w:sz w:val="22"/>
                <w:szCs w:val="22"/>
              </w:rPr>
              <w:t>хорон</w:t>
            </w:r>
            <w:r>
              <w:rPr>
                <w:sz w:val="22"/>
                <w:szCs w:val="22"/>
              </w:rPr>
              <w:t>и здоров’я .</w:t>
            </w:r>
          </w:p>
        </w:tc>
        <w:tc>
          <w:tcPr>
            <w:tcW w:w="947" w:type="dxa"/>
            <w:gridSpan w:val="4"/>
            <w:vAlign w:val="center"/>
          </w:tcPr>
          <w:p w:rsidR="000E3640" w:rsidRPr="00811025" w:rsidRDefault="000E3640" w:rsidP="003A6D43">
            <w:pPr>
              <w:jc w:val="center"/>
              <w:rPr>
                <w:sz w:val="18"/>
                <w:szCs w:val="18"/>
              </w:rPr>
            </w:pPr>
            <w:r w:rsidRPr="00811025">
              <w:rPr>
                <w:sz w:val="18"/>
                <w:szCs w:val="18"/>
              </w:rPr>
              <w:t>Держ. бюджет</w:t>
            </w:r>
          </w:p>
        </w:tc>
        <w:tc>
          <w:tcPr>
            <w:tcW w:w="754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6" w:type="dxa"/>
            <w:gridSpan w:val="5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gridSpan w:val="4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gridSpan w:val="3"/>
          </w:tcPr>
          <w:p w:rsidR="000E3640" w:rsidRPr="00924F1B" w:rsidRDefault="000E3640" w:rsidP="003A6D43">
            <w:pPr>
              <w:jc w:val="center"/>
              <w:rPr>
                <w:sz w:val="18"/>
                <w:szCs w:val="18"/>
              </w:rPr>
            </w:pPr>
          </w:p>
        </w:tc>
      </w:tr>
      <w:tr w:rsidR="000E3640" w:rsidRPr="00686F4E" w:rsidTr="0070382D">
        <w:trPr>
          <w:trHeight w:val="451"/>
        </w:trPr>
        <w:tc>
          <w:tcPr>
            <w:tcW w:w="420" w:type="dxa"/>
            <w:vMerge w:val="restart"/>
          </w:tcPr>
          <w:p w:rsidR="000E3640" w:rsidRPr="00686F4E" w:rsidRDefault="000E3640" w:rsidP="003A6D43">
            <w:pPr>
              <w:jc w:val="center"/>
              <w:rPr>
                <w:sz w:val="18"/>
                <w:szCs w:val="18"/>
              </w:rPr>
            </w:pPr>
            <w:r w:rsidRPr="00686F4E">
              <w:rPr>
                <w:sz w:val="18"/>
                <w:szCs w:val="18"/>
              </w:rPr>
              <w:t>9.</w:t>
            </w:r>
          </w:p>
        </w:tc>
        <w:tc>
          <w:tcPr>
            <w:tcW w:w="2734" w:type="dxa"/>
            <w:gridSpan w:val="7"/>
          </w:tcPr>
          <w:p w:rsidR="000E3640" w:rsidRPr="00932AB8" w:rsidRDefault="000E3640" w:rsidP="003A6D43">
            <w:r w:rsidRPr="00932AB8">
              <w:rPr>
                <w:sz w:val="22"/>
                <w:szCs w:val="22"/>
              </w:rPr>
              <w:t>Профілактика захворюваності на вірусні гепатити В та С, інфекції, що передаються статевим шляхом (ІПСШ), для представників груп підвищеного ризику щодо інфікування ВІЛ та ВІЛ-інфікованих</w:t>
            </w:r>
          </w:p>
        </w:tc>
        <w:tc>
          <w:tcPr>
            <w:tcW w:w="1832" w:type="dxa"/>
          </w:tcPr>
          <w:p w:rsidR="000E3640" w:rsidRPr="00932AB8" w:rsidRDefault="000E3640" w:rsidP="003A6D43">
            <w:r w:rsidRPr="00932AB8">
              <w:rPr>
                <w:sz w:val="22"/>
                <w:szCs w:val="22"/>
              </w:rPr>
              <w:t>Кількість осіб груп ризику яким проведено дослідження на гепатити В і С</w:t>
            </w:r>
          </w:p>
        </w:tc>
        <w:tc>
          <w:tcPr>
            <w:tcW w:w="2508" w:type="dxa"/>
            <w:gridSpan w:val="2"/>
          </w:tcPr>
          <w:p w:rsidR="000E3640" w:rsidRPr="00686F4E" w:rsidRDefault="000E3640" w:rsidP="003A6D4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9.1. </w:t>
            </w:r>
            <w:r w:rsidRPr="00932AB8">
              <w:rPr>
                <w:sz w:val="22"/>
                <w:szCs w:val="22"/>
              </w:rPr>
              <w:t>Проведення досліджень на вірусні гепатити В та С  у ВІЛ-інфікованих</w:t>
            </w:r>
          </w:p>
        </w:tc>
        <w:tc>
          <w:tcPr>
            <w:tcW w:w="813" w:type="dxa"/>
            <w:gridSpan w:val="3"/>
            <w:vAlign w:val="center"/>
          </w:tcPr>
          <w:p w:rsidR="000E3640" w:rsidRPr="00686F4E" w:rsidRDefault="000E3640" w:rsidP="00F45B07">
            <w:pPr>
              <w:jc w:val="center"/>
              <w:rPr>
                <w:sz w:val="18"/>
                <w:szCs w:val="18"/>
              </w:rPr>
            </w:pPr>
            <w:r w:rsidRPr="00686F4E">
              <w:rPr>
                <w:sz w:val="18"/>
                <w:szCs w:val="18"/>
              </w:rPr>
              <w:t>2014-2018</w:t>
            </w:r>
          </w:p>
        </w:tc>
        <w:tc>
          <w:tcPr>
            <w:tcW w:w="2368" w:type="dxa"/>
          </w:tcPr>
          <w:p w:rsidR="000E3640" w:rsidRPr="00932AB8" w:rsidRDefault="000E3640" w:rsidP="004731DA">
            <w:pPr>
              <w:jc w:val="both"/>
            </w:pPr>
            <w:r>
              <w:rPr>
                <w:sz w:val="22"/>
                <w:szCs w:val="22"/>
              </w:rPr>
              <w:t xml:space="preserve">Управління </w:t>
            </w:r>
            <w:r w:rsidRPr="00932AB8">
              <w:rPr>
                <w:sz w:val="22"/>
                <w:szCs w:val="22"/>
              </w:rPr>
              <w:t>охорон</w:t>
            </w:r>
            <w:r>
              <w:rPr>
                <w:sz w:val="22"/>
                <w:szCs w:val="22"/>
              </w:rPr>
              <w:t xml:space="preserve">и здоров’я </w:t>
            </w:r>
            <w:r w:rsidRPr="00932AB8">
              <w:rPr>
                <w:sz w:val="22"/>
                <w:szCs w:val="22"/>
              </w:rPr>
              <w:t>за участю громадських та благодійних організацій, що працюють в просторі епідемії ВІЛ/СНІДу.</w:t>
            </w:r>
          </w:p>
        </w:tc>
        <w:tc>
          <w:tcPr>
            <w:tcW w:w="947" w:type="dxa"/>
            <w:gridSpan w:val="4"/>
            <w:vAlign w:val="center"/>
          </w:tcPr>
          <w:p w:rsidR="000E3640" w:rsidRPr="00686F4E" w:rsidRDefault="000E3640" w:rsidP="003E1F8C">
            <w:pPr>
              <w:jc w:val="center"/>
              <w:rPr>
                <w:sz w:val="18"/>
                <w:szCs w:val="18"/>
              </w:rPr>
            </w:pPr>
            <w:r w:rsidRPr="00811025">
              <w:rPr>
                <w:sz w:val="18"/>
                <w:szCs w:val="18"/>
              </w:rPr>
              <w:t>Держ. бюджет</w:t>
            </w:r>
          </w:p>
        </w:tc>
        <w:tc>
          <w:tcPr>
            <w:tcW w:w="754" w:type="dxa"/>
            <w:gridSpan w:val="3"/>
          </w:tcPr>
          <w:p w:rsidR="000E3640" w:rsidRPr="00686F4E" w:rsidRDefault="000E3640" w:rsidP="003A6D43">
            <w:pPr>
              <w:rPr>
                <w:sz w:val="18"/>
                <w:szCs w:val="18"/>
              </w:rPr>
            </w:pPr>
          </w:p>
        </w:tc>
        <w:tc>
          <w:tcPr>
            <w:tcW w:w="806" w:type="dxa"/>
            <w:gridSpan w:val="5"/>
          </w:tcPr>
          <w:p w:rsidR="000E3640" w:rsidRPr="00686F4E" w:rsidRDefault="000E3640" w:rsidP="003A6D43">
            <w:pPr>
              <w:rPr>
                <w:sz w:val="18"/>
                <w:szCs w:val="18"/>
              </w:rPr>
            </w:pPr>
          </w:p>
        </w:tc>
        <w:tc>
          <w:tcPr>
            <w:tcW w:w="809" w:type="dxa"/>
            <w:gridSpan w:val="3"/>
          </w:tcPr>
          <w:p w:rsidR="000E3640" w:rsidRPr="00686F4E" w:rsidRDefault="000E3640" w:rsidP="003A6D43">
            <w:pPr>
              <w:rPr>
                <w:sz w:val="18"/>
                <w:szCs w:val="18"/>
              </w:rPr>
            </w:pPr>
          </w:p>
        </w:tc>
        <w:tc>
          <w:tcPr>
            <w:tcW w:w="824" w:type="dxa"/>
            <w:gridSpan w:val="4"/>
          </w:tcPr>
          <w:p w:rsidR="000E3640" w:rsidRPr="00686F4E" w:rsidRDefault="000E3640" w:rsidP="003A6D43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gridSpan w:val="3"/>
          </w:tcPr>
          <w:p w:rsidR="000E3640" w:rsidRPr="00686F4E" w:rsidRDefault="000E3640" w:rsidP="003A6D43">
            <w:pPr>
              <w:rPr>
                <w:sz w:val="18"/>
                <w:szCs w:val="18"/>
              </w:rPr>
            </w:pPr>
          </w:p>
        </w:tc>
      </w:tr>
      <w:tr w:rsidR="000E3640" w:rsidRPr="00A1541E" w:rsidTr="0070382D">
        <w:trPr>
          <w:trHeight w:val="451"/>
        </w:trPr>
        <w:tc>
          <w:tcPr>
            <w:tcW w:w="420" w:type="dxa"/>
            <w:vMerge/>
          </w:tcPr>
          <w:p w:rsidR="000E3640" w:rsidRPr="00166683" w:rsidRDefault="000E3640" w:rsidP="003A6D43">
            <w:pPr>
              <w:jc w:val="center"/>
            </w:pPr>
          </w:p>
        </w:tc>
        <w:tc>
          <w:tcPr>
            <w:tcW w:w="2734" w:type="dxa"/>
            <w:gridSpan w:val="7"/>
          </w:tcPr>
          <w:p w:rsidR="000E3640" w:rsidRPr="009F375A" w:rsidRDefault="000E3640" w:rsidP="003A6D43"/>
        </w:tc>
        <w:tc>
          <w:tcPr>
            <w:tcW w:w="1832" w:type="dxa"/>
          </w:tcPr>
          <w:p w:rsidR="000E3640" w:rsidRPr="00932AB8" w:rsidRDefault="000E3640" w:rsidP="003A6D43">
            <w:r w:rsidRPr="00932AB8">
              <w:rPr>
                <w:sz w:val="22"/>
                <w:szCs w:val="22"/>
              </w:rPr>
              <w:t>Кількість осіб з числа груп підвищеного ризику щодо інфікування ВІЛ та ВІЛ-інфікованих, яким надано профілактику та лікування ІПСШ.</w:t>
            </w:r>
          </w:p>
        </w:tc>
        <w:tc>
          <w:tcPr>
            <w:tcW w:w="2508" w:type="dxa"/>
            <w:gridSpan w:val="2"/>
          </w:tcPr>
          <w:p w:rsidR="000E3640" w:rsidRPr="00932AB8" w:rsidRDefault="000E3640" w:rsidP="003A6D43">
            <w:pPr>
              <w:jc w:val="both"/>
            </w:pPr>
            <w:r w:rsidRPr="00932AB8">
              <w:rPr>
                <w:sz w:val="22"/>
                <w:szCs w:val="22"/>
              </w:rPr>
              <w:t>9.2 Забезпечити профілактику та лікування ІПСШ для груп підвищеного ризику інфікування ВІЛ та ВІЛ-інфікованих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13" w:type="dxa"/>
            <w:gridSpan w:val="3"/>
            <w:vAlign w:val="center"/>
          </w:tcPr>
          <w:p w:rsidR="000E3640" w:rsidRPr="00932AB8" w:rsidRDefault="000E3640" w:rsidP="00F45B07">
            <w:pPr>
              <w:jc w:val="center"/>
            </w:pPr>
            <w:r w:rsidRPr="00932AB8">
              <w:rPr>
                <w:sz w:val="22"/>
                <w:szCs w:val="22"/>
              </w:rPr>
              <w:t>2014-2018</w:t>
            </w:r>
          </w:p>
        </w:tc>
        <w:tc>
          <w:tcPr>
            <w:tcW w:w="2368" w:type="dxa"/>
          </w:tcPr>
          <w:p w:rsidR="000E3640" w:rsidRPr="00932AB8" w:rsidRDefault="000E3640" w:rsidP="004731DA">
            <w:pPr>
              <w:jc w:val="both"/>
            </w:pPr>
            <w:r>
              <w:rPr>
                <w:sz w:val="22"/>
                <w:szCs w:val="22"/>
              </w:rPr>
              <w:t xml:space="preserve">Управління </w:t>
            </w:r>
            <w:r w:rsidRPr="00932AB8">
              <w:rPr>
                <w:sz w:val="22"/>
                <w:szCs w:val="22"/>
              </w:rPr>
              <w:t>охоро</w:t>
            </w:r>
            <w:r>
              <w:rPr>
                <w:sz w:val="22"/>
                <w:szCs w:val="22"/>
              </w:rPr>
              <w:t>ни здоров’я</w:t>
            </w:r>
            <w:r w:rsidRPr="00932AB8">
              <w:rPr>
                <w:sz w:val="22"/>
                <w:szCs w:val="22"/>
              </w:rPr>
              <w:t xml:space="preserve"> за участю громадських та благодійних організацій, що працюють в просторі епідемії ВІЛ/СНІДу.</w:t>
            </w:r>
          </w:p>
        </w:tc>
        <w:tc>
          <w:tcPr>
            <w:tcW w:w="947" w:type="dxa"/>
            <w:gridSpan w:val="4"/>
            <w:vAlign w:val="center"/>
          </w:tcPr>
          <w:p w:rsidR="000E3640" w:rsidRPr="00811025" w:rsidRDefault="000E3640" w:rsidP="003E1F8C">
            <w:pPr>
              <w:jc w:val="center"/>
              <w:rPr>
                <w:sz w:val="18"/>
                <w:szCs w:val="18"/>
              </w:rPr>
            </w:pPr>
            <w:r w:rsidRPr="00686F4E">
              <w:rPr>
                <w:sz w:val="18"/>
                <w:szCs w:val="18"/>
              </w:rPr>
              <w:t>Міжнародні благодійні кошти</w:t>
            </w:r>
          </w:p>
        </w:tc>
        <w:tc>
          <w:tcPr>
            <w:tcW w:w="754" w:type="dxa"/>
            <w:gridSpan w:val="3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5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09" w:type="dxa"/>
            <w:gridSpan w:val="3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24" w:type="dxa"/>
            <w:gridSpan w:val="4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gridSpan w:val="3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</w:tr>
      <w:tr w:rsidR="000E3640" w:rsidRPr="00A1541E" w:rsidTr="000C63AB">
        <w:trPr>
          <w:trHeight w:val="451"/>
        </w:trPr>
        <w:tc>
          <w:tcPr>
            <w:tcW w:w="15660" w:type="dxa"/>
            <w:gridSpan w:val="37"/>
          </w:tcPr>
          <w:p w:rsidR="000E3640" w:rsidRPr="007B3B92" w:rsidRDefault="000E3640" w:rsidP="00A4360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ІІІ. Лабораторна діагностика, забезпечення якості досліджень</w:t>
            </w:r>
          </w:p>
        </w:tc>
      </w:tr>
      <w:tr w:rsidR="000E3640" w:rsidRPr="002B755F" w:rsidTr="0070382D">
        <w:trPr>
          <w:trHeight w:val="451"/>
        </w:trPr>
        <w:tc>
          <w:tcPr>
            <w:tcW w:w="420" w:type="dxa"/>
            <w:vMerge w:val="restart"/>
          </w:tcPr>
          <w:p w:rsidR="000E3640" w:rsidRPr="00166683" w:rsidRDefault="000E3640" w:rsidP="003A6D43">
            <w:pPr>
              <w:jc w:val="center"/>
            </w:pPr>
            <w:r w:rsidRPr="00166683">
              <w:t>1.</w:t>
            </w:r>
          </w:p>
        </w:tc>
        <w:tc>
          <w:tcPr>
            <w:tcW w:w="2533" w:type="dxa"/>
            <w:gridSpan w:val="3"/>
            <w:vMerge w:val="restart"/>
          </w:tcPr>
          <w:p w:rsidR="000E3640" w:rsidRPr="002B755F" w:rsidRDefault="000E3640" w:rsidP="003A6D43">
            <w:r w:rsidRPr="002B755F">
              <w:t>Забезпечення лабораторного супроводу лікування ВІЛ-інфекції, формування прихильності до АРТ</w:t>
            </w:r>
          </w:p>
        </w:tc>
        <w:tc>
          <w:tcPr>
            <w:tcW w:w="2033" w:type="dxa"/>
            <w:gridSpan w:val="5"/>
          </w:tcPr>
          <w:p w:rsidR="000E3640" w:rsidRPr="00537062" w:rsidRDefault="000E3640" w:rsidP="003A6D43">
            <w:r w:rsidRPr="00537062">
              <w:rPr>
                <w:sz w:val="22"/>
                <w:szCs w:val="22"/>
              </w:rPr>
              <w:t xml:space="preserve"> Кількість осіб, яким забезпечено лабораторний супровід лікування ВІЛ-інфекції та моніторинг супроводу АРТ.</w:t>
            </w:r>
          </w:p>
        </w:tc>
        <w:tc>
          <w:tcPr>
            <w:tcW w:w="2508" w:type="dxa"/>
            <w:gridSpan w:val="2"/>
          </w:tcPr>
          <w:p w:rsidR="000E3640" w:rsidRPr="00C677F5" w:rsidRDefault="000E3640" w:rsidP="003A6D43">
            <w:pPr>
              <w:jc w:val="both"/>
            </w:pPr>
            <w:r w:rsidRPr="00C677F5">
              <w:rPr>
                <w:sz w:val="22"/>
                <w:szCs w:val="22"/>
              </w:rPr>
              <w:t>1.1. Забезпечити лабораторний супровід перебігу ВІЛ-інфекції</w:t>
            </w:r>
            <w:r>
              <w:rPr>
                <w:sz w:val="22"/>
                <w:szCs w:val="22"/>
              </w:rPr>
              <w:t xml:space="preserve"> та моніторинг ефективності АРТ на базі </w:t>
            </w:r>
            <w:r w:rsidRPr="007C779E">
              <w:rPr>
                <w:sz w:val="22"/>
                <w:szCs w:val="22"/>
              </w:rPr>
              <w:t>кабінетів "Довіра"  як самостійних структурних підрозділів закладів охорони здоров'я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434257" w:rsidRDefault="000E3640" w:rsidP="007E7163">
            <w:pPr>
              <w:jc w:val="both"/>
            </w:pPr>
            <w:r>
              <w:rPr>
                <w:sz w:val="22"/>
                <w:szCs w:val="22"/>
              </w:rPr>
              <w:t>Управління о</w:t>
            </w:r>
            <w:r w:rsidRPr="00434257">
              <w:rPr>
                <w:sz w:val="22"/>
                <w:szCs w:val="22"/>
              </w:rPr>
              <w:t>хорон</w:t>
            </w:r>
            <w:r>
              <w:rPr>
                <w:sz w:val="22"/>
                <w:szCs w:val="22"/>
              </w:rPr>
              <w:t>и здоров’я .</w:t>
            </w:r>
          </w:p>
        </w:tc>
        <w:tc>
          <w:tcPr>
            <w:tcW w:w="939" w:type="dxa"/>
            <w:gridSpan w:val="3"/>
            <w:vAlign w:val="center"/>
          </w:tcPr>
          <w:p w:rsidR="000E3640" w:rsidRPr="00811025" w:rsidRDefault="000E3640" w:rsidP="003E1F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Держ. </w:t>
            </w:r>
            <w:r w:rsidRPr="00811025">
              <w:rPr>
                <w:sz w:val="18"/>
                <w:szCs w:val="18"/>
              </w:rPr>
              <w:t>бюджет</w:t>
            </w:r>
            <w:r>
              <w:rPr>
                <w:sz w:val="18"/>
                <w:szCs w:val="18"/>
              </w:rPr>
              <w:t>, міжнародні благодійні кошти</w:t>
            </w:r>
          </w:p>
        </w:tc>
        <w:tc>
          <w:tcPr>
            <w:tcW w:w="748" w:type="dxa"/>
            <w:gridSpan w:val="3"/>
          </w:tcPr>
          <w:p w:rsidR="000E3640" w:rsidRPr="002B755F" w:rsidRDefault="000E3640" w:rsidP="003A6D43">
            <w:pPr>
              <w:rPr>
                <w:sz w:val="16"/>
                <w:szCs w:val="16"/>
              </w:rPr>
            </w:pPr>
          </w:p>
        </w:tc>
        <w:tc>
          <w:tcPr>
            <w:tcW w:w="812" w:type="dxa"/>
            <w:gridSpan w:val="5"/>
          </w:tcPr>
          <w:p w:rsidR="000E3640" w:rsidRPr="002B755F" w:rsidRDefault="000E3640" w:rsidP="003A6D43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  <w:gridSpan w:val="4"/>
          </w:tcPr>
          <w:p w:rsidR="000E3640" w:rsidRPr="002B755F" w:rsidRDefault="000E3640" w:rsidP="003A6D43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gridSpan w:val="4"/>
          </w:tcPr>
          <w:p w:rsidR="000E3640" w:rsidRPr="002B755F" w:rsidRDefault="000E3640" w:rsidP="003A6D43">
            <w:pPr>
              <w:rPr>
                <w:sz w:val="16"/>
                <w:szCs w:val="16"/>
              </w:rPr>
            </w:pPr>
          </w:p>
        </w:tc>
        <w:tc>
          <w:tcPr>
            <w:tcW w:w="845" w:type="dxa"/>
            <w:gridSpan w:val="3"/>
          </w:tcPr>
          <w:p w:rsidR="000E3640" w:rsidRPr="002B755F" w:rsidRDefault="000E3640" w:rsidP="003A6D43">
            <w:pPr>
              <w:rPr>
                <w:sz w:val="16"/>
                <w:szCs w:val="16"/>
              </w:rPr>
            </w:pPr>
          </w:p>
        </w:tc>
      </w:tr>
      <w:tr w:rsidR="000E3640" w:rsidRPr="002B755F" w:rsidTr="0070382D">
        <w:trPr>
          <w:trHeight w:val="451"/>
        </w:trPr>
        <w:tc>
          <w:tcPr>
            <w:tcW w:w="420" w:type="dxa"/>
            <w:vMerge/>
          </w:tcPr>
          <w:p w:rsidR="000E3640" w:rsidRPr="002B755F" w:rsidRDefault="000E3640" w:rsidP="003A6D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33" w:type="dxa"/>
            <w:gridSpan w:val="3"/>
            <w:vMerge/>
          </w:tcPr>
          <w:p w:rsidR="000E3640" w:rsidRPr="002B755F" w:rsidRDefault="000E3640" w:rsidP="003A6D43"/>
        </w:tc>
        <w:tc>
          <w:tcPr>
            <w:tcW w:w="2033" w:type="dxa"/>
            <w:gridSpan w:val="5"/>
          </w:tcPr>
          <w:p w:rsidR="000E3640" w:rsidRPr="00537062" w:rsidRDefault="000E3640" w:rsidP="003A6D43">
            <w:r w:rsidRPr="00537062">
              <w:rPr>
                <w:sz w:val="22"/>
                <w:szCs w:val="22"/>
              </w:rPr>
              <w:t>Кількість осіб, яким забезпечено діагностику опортуністичних інфекцій, супутніх захворювань та ускладнень.</w:t>
            </w:r>
          </w:p>
        </w:tc>
        <w:tc>
          <w:tcPr>
            <w:tcW w:w="2508" w:type="dxa"/>
            <w:gridSpan w:val="2"/>
          </w:tcPr>
          <w:p w:rsidR="000E3640" w:rsidRPr="00C677F5" w:rsidRDefault="000E3640" w:rsidP="003A6D43">
            <w:pPr>
              <w:jc w:val="both"/>
            </w:pPr>
            <w:r w:rsidRPr="00C677F5">
              <w:rPr>
                <w:sz w:val="22"/>
                <w:szCs w:val="22"/>
              </w:rPr>
              <w:t>1.2. Забезпечити діагностику опортуністичних інфекцій, супутніх захворювань та ускладнень у хворих на ВІЛ-інфекцію</w:t>
            </w:r>
            <w:r>
              <w:rPr>
                <w:sz w:val="22"/>
                <w:szCs w:val="22"/>
              </w:rPr>
              <w:t xml:space="preserve"> на базі </w:t>
            </w:r>
            <w:r w:rsidRPr="007C779E">
              <w:rPr>
                <w:sz w:val="22"/>
                <w:szCs w:val="22"/>
              </w:rPr>
              <w:t>кабінетів "Довіра"  як самостійних структурних підрозділів закладів охорони здоров'я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434257" w:rsidRDefault="000E3640" w:rsidP="007E7163">
            <w:pPr>
              <w:jc w:val="both"/>
            </w:pPr>
            <w:r>
              <w:rPr>
                <w:sz w:val="22"/>
                <w:szCs w:val="22"/>
              </w:rPr>
              <w:t>Управління о</w:t>
            </w:r>
            <w:r w:rsidRPr="00434257">
              <w:rPr>
                <w:sz w:val="22"/>
                <w:szCs w:val="22"/>
              </w:rPr>
              <w:t>хорон</w:t>
            </w:r>
            <w:r>
              <w:rPr>
                <w:sz w:val="22"/>
                <w:szCs w:val="22"/>
              </w:rPr>
              <w:t>и здоров’я .</w:t>
            </w:r>
          </w:p>
        </w:tc>
        <w:tc>
          <w:tcPr>
            <w:tcW w:w="939" w:type="dxa"/>
            <w:gridSpan w:val="3"/>
            <w:vAlign w:val="center"/>
          </w:tcPr>
          <w:p w:rsidR="000E3640" w:rsidRPr="00811025" w:rsidRDefault="000E3640" w:rsidP="003E1F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Держ. </w:t>
            </w:r>
            <w:r w:rsidRPr="00811025">
              <w:rPr>
                <w:sz w:val="18"/>
                <w:szCs w:val="18"/>
              </w:rPr>
              <w:t>бюджет</w:t>
            </w:r>
          </w:p>
        </w:tc>
        <w:tc>
          <w:tcPr>
            <w:tcW w:w="748" w:type="dxa"/>
            <w:gridSpan w:val="3"/>
          </w:tcPr>
          <w:p w:rsidR="000E3640" w:rsidRPr="002B755F" w:rsidRDefault="000E3640" w:rsidP="003A6D43">
            <w:pPr>
              <w:rPr>
                <w:sz w:val="16"/>
                <w:szCs w:val="16"/>
              </w:rPr>
            </w:pPr>
          </w:p>
        </w:tc>
        <w:tc>
          <w:tcPr>
            <w:tcW w:w="812" w:type="dxa"/>
            <w:gridSpan w:val="5"/>
          </w:tcPr>
          <w:p w:rsidR="000E3640" w:rsidRPr="002B755F" w:rsidRDefault="000E3640" w:rsidP="003A6D43">
            <w:pPr>
              <w:rPr>
                <w:sz w:val="16"/>
                <w:szCs w:val="16"/>
              </w:rPr>
            </w:pPr>
          </w:p>
        </w:tc>
        <w:tc>
          <w:tcPr>
            <w:tcW w:w="817" w:type="dxa"/>
            <w:gridSpan w:val="4"/>
          </w:tcPr>
          <w:p w:rsidR="000E3640" w:rsidRPr="002B755F" w:rsidRDefault="000E3640" w:rsidP="003A6D43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gridSpan w:val="4"/>
          </w:tcPr>
          <w:p w:rsidR="000E3640" w:rsidRPr="002B755F" w:rsidRDefault="000E3640" w:rsidP="003A6D43">
            <w:pPr>
              <w:rPr>
                <w:sz w:val="16"/>
                <w:szCs w:val="16"/>
              </w:rPr>
            </w:pPr>
          </w:p>
        </w:tc>
        <w:tc>
          <w:tcPr>
            <w:tcW w:w="845" w:type="dxa"/>
            <w:gridSpan w:val="3"/>
          </w:tcPr>
          <w:p w:rsidR="000E3640" w:rsidRPr="002B755F" w:rsidRDefault="000E3640" w:rsidP="003A6D43">
            <w:pPr>
              <w:rPr>
                <w:sz w:val="16"/>
                <w:szCs w:val="16"/>
              </w:rPr>
            </w:pPr>
          </w:p>
        </w:tc>
      </w:tr>
      <w:tr w:rsidR="000E3640" w:rsidRPr="00A1541E" w:rsidTr="0070382D">
        <w:trPr>
          <w:trHeight w:val="451"/>
        </w:trPr>
        <w:tc>
          <w:tcPr>
            <w:tcW w:w="420" w:type="dxa"/>
          </w:tcPr>
          <w:p w:rsidR="000E3640" w:rsidRPr="00166683" w:rsidRDefault="000E3640" w:rsidP="003A6D43">
            <w:pPr>
              <w:jc w:val="center"/>
            </w:pPr>
            <w:r w:rsidRPr="00166683">
              <w:t>2.</w:t>
            </w:r>
          </w:p>
        </w:tc>
        <w:tc>
          <w:tcPr>
            <w:tcW w:w="2533" w:type="dxa"/>
            <w:gridSpan w:val="3"/>
          </w:tcPr>
          <w:p w:rsidR="000E3640" w:rsidRPr="00DF6F3D" w:rsidRDefault="000E3640" w:rsidP="003A6D43">
            <w:r w:rsidRPr="00DF6F3D">
              <w:t>Забезпечення проведення лабораторних досліджень та діагностики ВІЛ-інфекції гарантованої якості</w:t>
            </w:r>
          </w:p>
        </w:tc>
        <w:tc>
          <w:tcPr>
            <w:tcW w:w="2033" w:type="dxa"/>
            <w:gridSpan w:val="5"/>
          </w:tcPr>
          <w:p w:rsidR="000E3640" w:rsidRPr="00C43018" w:rsidRDefault="000E3640" w:rsidP="003A6D43">
            <w:r w:rsidRPr="00C43018">
              <w:rPr>
                <w:sz w:val="22"/>
                <w:szCs w:val="22"/>
              </w:rPr>
              <w:t>Кількість тестувань (підтверджувальні дослідження у разі виявлення серологічних маркерів до збудника ВІЛ-інфекції, а також ідентифікаційних досліджень при постановці під медичний нагляд)</w:t>
            </w:r>
          </w:p>
        </w:tc>
        <w:tc>
          <w:tcPr>
            <w:tcW w:w="2508" w:type="dxa"/>
            <w:gridSpan w:val="2"/>
          </w:tcPr>
          <w:p w:rsidR="000E3640" w:rsidRPr="00C677F5" w:rsidRDefault="000E3640" w:rsidP="003A6D43">
            <w:pPr>
              <w:jc w:val="both"/>
            </w:pPr>
            <w:r w:rsidRPr="00C677F5">
              <w:rPr>
                <w:sz w:val="22"/>
                <w:szCs w:val="22"/>
              </w:rPr>
              <w:t>2.1. Забезпечити проведення підтверджувальних досліджень у разі виявлення серологічних маркерів до збудника ВІЛ-інфекції, а також ідентифікаційних досліджень при постановці під медичний нагляд: закупівля тест-систем ІФА та імунного блоту для підтвердження наявності серологічних маркерів ВІЛ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434257" w:rsidRDefault="000E3640" w:rsidP="007E7163">
            <w:pPr>
              <w:jc w:val="both"/>
            </w:pPr>
            <w:r>
              <w:rPr>
                <w:sz w:val="22"/>
                <w:szCs w:val="22"/>
              </w:rPr>
              <w:t>Управління о</w:t>
            </w:r>
            <w:r w:rsidRPr="00434257">
              <w:rPr>
                <w:sz w:val="22"/>
                <w:szCs w:val="22"/>
              </w:rPr>
              <w:t>хорон</w:t>
            </w:r>
            <w:r>
              <w:rPr>
                <w:sz w:val="22"/>
                <w:szCs w:val="22"/>
              </w:rPr>
              <w:t>и здоров’я .</w:t>
            </w:r>
          </w:p>
        </w:tc>
        <w:tc>
          <w:tcPr>
            <w:tcW w:w="939" w:type="dxa"/>
            <w:gridSpan w:val="3"/>
            <w:vAlign w:val="center"/>
          </w:tcPr>
          <w:p w:rsidR="000E3640" w:rsidRPr="00811025" w:rsidRDefault="000E3640" w:rsidP="003E1F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Держ. </w:t>
            </w:r>
            <w:r w:rsidRPr="00811025">
              <w:rPr>
                <w:sz w:val="18"/>
                <w:szCs w:val="18"/>
              </w:rPr>
              <w:t>бюджет</w:t>
            </w:r>
          </w:p>
        </w:tc>
        <w:tc>
          <w:tcPr>
            <w:tcW w:w="748" w:type="dxa"/>
            <w:gridSpan w:val="3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12" w:type="dxa"/>
            <w:gridSpan w:val="5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17" w:type="dxa"/>
            <w:gridSpan w:val="4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24" w:type="dxa"/>
            <w:gridSpan w:val="4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gridSpan w:val="3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</w:tr>
      <w:tr w:rsidR="000E3640" w:rsidRPr="00A1541E" w:rsidTr="000C63AB">
        <w:trPr>
          <w:trHeight w:val="451"/>
        </w:trPr>
        <w:tc>
          <w:tcPr>
            <w:tcW w:w="15660" w:type="dxa"/>
            <w:gridSpan w:val="37"/>
          </w:tcPr>
          <w:p w:rsidR="000E3640" w:rsidRPr="007B3B92" w:rsidRDefault="000E3640" w:rsidP="00DF6F3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IV. Лікування хворих</w:t>
            </w:r>
            <w:r w:rsidRPr="008F465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на ВІЛ-інфекцію</w:t>
            </w:r>
            <w:r w:rsidRPr="008F465A">
              <w:rPr>
                <w:b/>
                <w:bCs/>
              </w:rPr>
              <w:t>/СНІД</w:t>
            </w:r>
          </w:p>
        </w:tc>
      </w:tr>
      <w:tr w:rsidR="000E3640" w:rsidRPr="00A1541E" w:rsidTr="00D14983">
        <w:trPr>
          <w:trHeight w:val="1470"/>
        </w:trPr>
        <w:tc>
          <w:tcPr>
            <w:tcW w:w="420" w:type="dxa"/>
            <w:vMerge w:val="restart"/>
          </w:tcPr>
          <w:p w:rsidR="000E3640" w:rsidRPr="00166683" w:rsidRDefault="000E3640" w:rsidP="003A6D43">
            <w:pPr>
              <w:jc w:val="center"/>
            </w:pPr>
            <w:r>
              <w:t>1.</w:t>
            </w:r>
          </w:p>
        </w:tc>
        <w:tc>
          <w:tcPr>
            <w:tcW w:w="2488" w:type="dxa"/>
            <w:gridSpan w:val="2"/>
            <w:vMerge w:val="restart"/>
          </w:tcPr>
          <w:p w:rsidR="000E3640" w:rsidRPr="00DF6F3D" w:rsidRDefault="000E3640" w:rsidP="003A6D43">
            <w:r w:rsidRPr="00DF6F3D">
              <w:t>Забезпечення доступу до безперервної  антиретровірусної терапії для хворих на ВІЛ-інфекцію, які цього потребують</w:t>
            </w:r>
          </w:p>
        </w:tc>
        <w:tc>
          <w:tcPr>
            <w:tcW w:w="2078" w:type="dxa"/>
            <w:gridSpan w:val="6"/>
          </w:tcPr>
          <w:p w:rsidR="000E3640" w:rsidRPr="00DF6F3D" w:rsidRDefault="000E3640" w:rsidP="003A6D43">
            <w:r>
              <w:t>Кількість осіб, яким забезпечено доступ до безперервної антиретровірусної терапії.</w:t>
            </w:r>
          </w:p>
        </w:tc>
        <w:tc>
          <w:tcPr>
            <w:tcW w:w="2508" w:type="dxa"/>
            <w:gridSpan w:val="2"/>
          </w:tcPr>
          <w:p w:rsidR="000E3640" w:rsidRPr="00C677F5" w:rsidRDefault="000E3640" w:rsidP="0022568F">
            <w:pPr>
              <w:jc w:val="both"/>
            </w:pPr>
            <w:r w:rsidRPr="00C677F5">
              <w:rPr>
                <w:sz w:val="22"/>
                <w:szCs w:val="22"/>
              </w:rPr>
              <w:t>1.1. Забезпечити доступ дорослих та дітей, хворих на ВІЛ-інфекцію/СНІД,  до безперервної антиретровірусної терапії шляхом планування,  створення запасу АРВ-препаратів, здійснення контролю за їх цільовим використанням.</w:t>
            </w: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3A6D43">
            <w:pPr>
              <w:jc w:val="both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434257" w:rsidRDefault="000E3640" w:rsidP="007E7163">
            <w:pPr>
              <w:jc w:val="both"/>
            </w:pPr>
            <w:r>
              <w:rPr>
                <w:sz w:val="22"/>
                <w:szCs w:val="22"/>
              </w:rPr>
              <w:t>Управління о</w:t>
            </w:r>
            <w:r w:rsidRPr="00434257">
              <w:rPr>
                <w:sz w:val="22"/>
                <w:szCs w:val="22"/>
              </w:rPr>
              <w:t>хорон</w:t>
            </w:r>
            <w:r>
              <w:rPr>
                <w:sz w:val="22"/>
                <w:szCs w:val="22"/>
              </w:rPr>
              <w:t>и здоров’я .</w:t>
            </w:r>
          </w:p>
        </w:tc>
        <w:tc>
          <w:tcPr>
            <w:tcW w:w="947" w:type="dxa"/>
            <w:gridSpan w:val="4"/>
            <w:vAlign w:val="center"/>
          </w:tcPr>
          <w:p w:rsidR="000E3640" w:rsidRPr="00811025" w:rsidRDefault="000E3640" w:rsidP="003E1F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Держ.</w:t>
            </w:r>
            <w:r w:rsidRPr="00811025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806" w:type="dxa"/>
            <w:gridSpan w:val="4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11" w:type="dxa"/>
            <w:gridSpan w:val="6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07" w:type="dxa"/>
            <w:gridSpan w:val="3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gridSpan w:val="3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15" w:type="dxa"/>
            <w:gridSpan w:val="2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</w:tr>
      <w:tr w:rsidR="000E3640" w:rsidRPr="00A1541E" w:rsidTr="00D14983">
        <w:trPr>
          <w:trHeight w:val="1470"/>
        </w:trPr>
        <w:tc>
          <w:tcPr>
            <w:tcW w:w="420" w:type="dxa"/>
            <w:vMerge/>
          </w:tcPr>
          <w:p w:rsidR="000E3640" w:rsidRDefault="000E3640" w:rsidP="003A6D43">
            <w:pPr>
              <w:jc w:val="center"/>
            </w:pPr>
          </w:p>
        </w:tc>
        <w:tc>
          <w:tcPr>
            <w:tcW w:w="2488" w:type="dxa"/>
            <w:gridSpan w:val="2"/>
            <w:vMerge/>
          </w:tcPr>
          <w:p w:rsidR="000E3640" w:rsidRPr="00DF6F3D" w:rsidRDefault="000E3640" w:rsidP="003A6D43"/>
        </w:tc>
        <w:tc>
          <w:tcPr>
            <w:tcW w:w="2078" w:type="dxa"/>
            <w:gridSpan w:val="6"/>
          </w:tcPr>
          <w:p w:rsidR="000E3640" w:rsidRDefault="000E3640" w:rsidP="003A6D43">
            <w:r>
              <w:t>Кількість сайтів АРТ.</w:t>
            </w:r>
          </w:p>
        </w:tc>
        <w:tc>
          <w:tcPr>
            <w:tcW w:w="2508" w:type="dxa"/>
            <w:gridSpan w:val="2"/>
          </w:tcPr>
          <w:p w:rsidR="000E3640" w:rsidRPr="00C677F5" w:rsidRDefault="000E3640" w:rsidP="0022568F">
            <w:pPr>
              <w:jc w:val="both"/>
            </w:pPr>
            <w:r>
              <w:rPr>
                <w:sz w:val="22"/>
                <w:szCs w:val="22"/>
              </w:rPr>
              <w:t xml:space="preserve">1.2. Забезпечити відкриття сайтів АРТ з метою наближення до міста проживання ВІЛ-інфікованих на базі </w:t>
            </w:r>
            <w:r w:rsidRPr="007C779E">
              <w:rPr>
                <w:sz w:val="22"/>
                <w:szCs w:val="22"/>
              </w:rPr>
              <w:t>кабінетів "Довіра"  як самостійних структурних підрозділів закладів охорони здоров'я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3A6D43">
            <w:pPr>
              <w:jc w:val="both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434257" w:rsidRDefault="000E3640" w:rsidP="007E7163">
            <w:pPr>
              <w:jc w:val="both"/>
            </w:pPr>
            <w:r>
              <w:rPr>
                <w:sz w:val="22"/>
                <w:szCs w:val="22"/>
              </w:rPr>
              <w:t>Управління о</w:t>
            </w:r>
            <w:r w:rsidRPr="00434257">
              <w:rPr>
                <w:sz w:val="22"/>
                <w:szCs w:val="22"/>
              </w:rPr>
              <w:t>хорон</w:t>
            </w:r>
            <w:r>
              <w:rPr>
                <w:sz w:val="22"/>
                <w:szCs w:val="22"/>
              </w:rPr>
              <w:t>и здоров’я .</w:t>
            </w:r>
          </w:p>
        </w:tc>
        <w:tc>
          <w:tcPr>
            <w:tcW w:w="947" w:type="dxa"/>
            <w:gridSpan w:val="4"/>
            <w:vAlign w:val="center"/>
          </w:tcPr>
          <w:p w:rsidR="000E3640" w:rsidRDefault="000E3640" w:rsidP="003E1F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06" w:type="dxa"/>
            <w:gridSpan w:val="4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11" w:type="dxa"/>
            <w:gridSpan w:val="6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07" w:type="dxa"/>
            <w:gridSpan w:val="3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gridSpan w:val="3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15" w:type="dxa"/>
            <w:gridSpan w:val="2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</w:tr>
      <w:tr w:rsidR="000E3640" w:rsidRPr="00A1541E" w:rsidTr="0070382D">
        <w:trPr>
          <w:trHeight w:val="1545"/>
        </w:trPr>
        <w:tc>
          <w:tcPr>
            <w:tcW w:w="420" w:type="dxa"/>
            <w:vMerge/>
          </w:tcPr>
          <w:p w:rsidR="000E3640" w:rsidRDefault="000E3640" w:rsidP="003A6D43">
            <w:pPr>
              <w:jc w:val="center"/>
            </w:pPr>
          </w:p>
        </w:tc>
        <w:tc>
          <w:tcPr>
            <w:tcW w:w="2488" w:type="dxa"/>
            <w:gridSpan w:val="2"/>
            <w:vMerge/>
          </w:tcPr>
          <w:p w:rsidR="000E3640" w:rsidRPr="00DF6F3D" w:rsidRDefault="000E3640" w:rsidP="003A6D43"/>
        </w:tc>
        <w:tc>
          <w:tcPr>
            <w:tcW w:w="2078" w:type="dxa"/>
            <w:gridSpan w:val="6"/>
          </w:tcPr>
          <w:p w:rsidR="000E3640" w:rsidRPr="00287C93" w:rsidRDefault="000E3640" w:rsidP="003A6D43">
            <w:r w:rsidRPr="00287C93">
              <w:rPr>
                <w:sz w:val="22"/>
                <w:szCs w:val="22"/>
              </w:rPr>
              <w:t>Кількість курсів для лікування та медикаментозної профілактики опортуністичних інфекцій, супутніх захворювань, ускладнень ВІЛ-інфекції та хвороб, зумовлених ВІЛ-інфекцією/СНІДом.</w:t>
            </w:r>
          </w:p>
        </w:tc>
        <w:tc>
          <w:tcPr>
            <w:tcW w:w="2508" w:type="dxa"/>
            <w:gridSpan w:val="2"/>
          </w:tcPr>
          <w:p w:rsidR="000E3640" w:rsidRPr="00C677F5" w:rsidRDefault="000E3640" w:rsidP="00A70645">
            <w:pPr>
              <w:jc w:val="both"/>
            </w:pPr>
            <w:r>
              <w:rPr>
                <w:sz w:val="22"/>
                <w:szCs w:val="22"/>
              </w:rPr>
              <w:t>1.3</w:t>
            </w:r>
            <w:r w:rsidRPr="00C677F5">
              <w:rPr>
                <w:sz w:val="22"/>
                <w:szCs w:val="22"/>
              </w:rPr>
              <w:t xml:space="preserve">. Забезпечити лікування та медикаментозну профілактику опортуністичних інфекцій, супутніх захворювань (туберкульозу, інфекцій, що передаються статевим шляхом, </w:t>
            </w:r>
            <w:r w:rsidRPr="00A70645">
              <w:rPr>
                <w:sz w:val="22"/>
                <w:szCs w:val="22"/>
              </w:rPr>
              <w:t>вірусних гепатитів)</w:t>
            </w:r>
            <w:r w:rsidRPr="00C677F5">
              <w:rPr>
                <w:sz w:val="22"/>
                <w:szCs w:val="22"/>
              </w:rPr>
              <w:t>, ускладнень ВІЛ-інфекції та хвороб, зумовлених ВІЛ, у ВІЛ-інфікованих осіб</w:t>
            </w:r>
          </w:p>
          <w:p w:rsidR="000E3640" w:rsidRPr="00C677F5" w:rsidRDefault="000E3640" w:rsidP="003A6D43">
            <w:pPr>
              <w:jc w:val="both"/>
            </w:pPr>
          </w:p>
        </w:tc>
        <w:tc>
          <w:tcPr>
            <w:tcW w:w="813" w:type="dxa"/>
            <w:gridSpan w:val="3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434257" w:rsidRDefault="000E3640" w:rsidP="007E7163">
            <w:pPr>
              <w:jc w:val="both"/>
            </w:pPr>
            <w:r>
              <w:rPr>
                <w:sz w:val="22"/>
                <w:szCs w:val="22"/>
              </w:rPr>
              <w:t>Управління о</w:t>
            </w:r>
            <w:r w:rsidRPr="00434257">
              <w:rPr>
                <w:sz w:val="22"/>
                <w:szCs w:val="22"/>
              </w:rPr>
              <w:t>хорон</w:t>
            </w:r>
            <w:r>
              <w:rPr>
                <w:sz w:val="22"/>
                <w:szCs w:val="22"/>
              </w:rPr>
              <w:t>и здоров’я .</w:t>
            </w:r>
          </w:p>
        </w:tc>
        <w:tc>
          <w:tcPr>
            <w:tcW w:w="947" w:type="dxa"/>
            <w:gridSpan w:val="4"/>
            <w:vAlign w:val="center"/>
          </w:tcPr>
          <w:p w:rsidR="000E3640" w:rsidRPr="00811025" w:rsidRDefault="000E3640" w:rsidP="003E1F8C">
            <w:pPr>
              <w:jc w:val="center"/>
              <w:rPr>
                <w:sz w:val="18"/>
                <w:szCs w:val="18"/>
              </w:rPr>
            </w:pPr>
            <w:r w:rsidRPr="00A70645">
              <w:rPr>
                <w:sz w:val="18"/>
                <w:szCs w:val="18"/>
              </w:rPr>
              <w:t>Державний бюджет</w:t>
            </w:r>
          </w:p>
        </w:tc>
        <w:tc>
          <w:tcPr>
            <w:tcW w:w="806" w:type="dxa"/>
            <w:gridSpan w:val="4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11" w:type="dxa"/>
            <w:gridSpan w:val="6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07" w:type="dxa"/>
            <w:gridSpan w:val="3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gridSpan w:val="3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15" w:type="dxa"/>
            <w:gridSpan w:val="2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</w:tr>
      <w:tr w:rsidR="000E3640" w:rsidRPr="00A1541E" w:rsidTr="000C63AB">
        <w:trPr>
          <w:trHeight w:val="451"/>
        </w:trPr>
        <w:tc>
          <w:tcPr>
            <w:tcW w:w="15660" w:type="dxa"/>
            <w:gridSpan w:val="37"/>
          </w:tcPr>
          <w:p w:rsidR="000E3640" w:rsidRPr="007B3B92" w:rsidRDefault="000E3640" w:rsidP="00F13B6D">
            <w:pPr>
              <w:numPr>
                <w:ilvl w:val="0"/>
                <w:numId w:val="10"/>
              </w:num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V. Завдання з догляду та підтримки</w:t>
            </w:r>
          </w:p>
        </w:tc>
      </w:tr>
      <w:tr w:rsidR="000E3640" w:rsidRPr="00A1541E" w:rsidTr="0070382D">
        <w:trPr>
          <w:trHeight w:val="451"/>
        </w:trPr>
        <w:tc>
          <w:tcPr>
            <w:tcW w:w="420" w:type="dxa"/>
          </w:tcPr>
          <w:p w:rsidR="000E3640" w:rsidRPr="00166683" w:rsidRDefault="000E3640" w:rsidP="003A6D43">
            <w:pPr>
              <w:jc w:val="center"/>
            </w:pPr>
            <w:r w:rsidRPr="00166683">
              <w:t>1.</w:t>
            </w:r>
          </w:p>
        </w:tc>
        <w:tc>
          <w:tcPr>
            <w:tcW w:w="2472" w:type="dxa"/>
          </w:tcPr>
          <w:p w:rsidR="000E3640" w:rsidRPr="00051777" w:rsidRDefault="000E3640" w:rsidP="003A6D43"/>
        </w:tc>
        <w:tc>
          <w:tcPr>
            <w:tcW w:w="2094" w:type="dxa"/>
            <w:gridSpan w:val="7"/>
          </w:tcPr>
          <w:p w:rsidR="000E3640" w:rsidRPr="00287C93" w:rsidRDefault="000E3640" w:rsidP="003A6D43">
            <w:r w:rsidRPr="00287C93">
              <w:rPr>
                <w:sz w:val="22"/>
                <w:szCs w:val="22"/>
              </w:rPr>
              <w:t>Кількість медико-соціальних заходів із супроводу лікування, залучення та утримання ВІЛ-позитивних пацієнтів у медичних програмах</w:t>
            </w:r>
          </w:p>
        </w:tc>
        <w:tc>
          <w:tcPr>
            <w:tcW w:w="2484" w:type="dxa"/>
          </w:tcPr>
          <w:p w:rsidR="000E3640" w:rsidRPr="00C677F5" w:rsidRDefault="000E3640" w:rsidP="003A6D43">
            <w:pPr>
              <w:jc w:val="both"/>
            </w:pPr>
            <w:r w:rsidRPr="00C677F5">
              <w:rPr>
                <w:sz w:val="22"/>
                <w:szCs w:val="22"/>
              </w:rPr>
              <w:t>1. Забезпечити здійснення медико-соціальних заходів із супроводу лікування, залучення та утримання ВІЛ-позитивних пацієнтів у медичних програмах</w:t>
            </w:r>
          </w:p>
        </w:tc>
        <w:tc>
          <w:tcPr>
            <w:tcW w:w="837" w:type="dxa"/>
            <w:gridSpan w:val="4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330F3A" w:rsidRDefault="000E3640" w:rsidP="003A6D43">
            <w:pPr>
              <w:jc w:val="both"/>
            </w:pPr>
            <w:r>
              <w:rPr>
                <w:sz w:val="22"/>
                <w:szCs w:val="22"/>
              </w:rPr>
              <w:t xml:space="preserve">Управління </w:t>
            </w:r>
            <w:r w:rsidRPr="00330F3A">
              <w:rPr>
                <w:sz w:val="22"/>
                <w:szCs w:val="22"/>
              </w:rPr>
              <w:t>охорон</w:t>
            </w:r>
            <w:r>
              <w:rPr>
                <w:sz w:val="22"/>
                <w:szCs w:val="22"/>
              </w:rPr>
              <w:t xml:space="preserve">и здоров’я </w:t>
            </w:r>
            <w:r w:rsidRPr="00330F3A">
              <w:rPr>
                <w:sz w:val="22"/>
                <w:szCs w:val="22"/>
              </w:rPr>
              <w:t>за участю громадських та благодійних організацій, що працюють в просторі епідемії ВІЛ/СНІДу.</w:t>
            </w:r>
          </w:p>
        </w:tc>
        <w:tc>
          <w:tcPr>
            <w:tcW w:w="933" w:type="dxa"/>
            <w:gridSpan w:val="2"/>
            <w:vAlign w:val="center"/>
          </w:tcPr>
          <w:p w:rsidR="000E3640" w:rsidRPr="00811025" w:rsidRDefault="000E3640" w:rsidP="003E1F8C">
            <w:pPr>
              <w:jc w:val="center"/>
              <w:rPr>
                <w:sz w:val="18"/>
                <w:szCs w:val="18"/>
              </w:rPr>
            </w:pPr>
            <w:r w:rsidRPr="00811025">
              <w:rPr>
                <w:sz w:val="18"/>
                <w:szCs w:val="18"/>
              </w:rPr>
              <w:t xml:space="preserve"> </w:t>
            </w:r>
            <w:r w:rsidRPr="00287C93">
              <w:rPr>
                <w:sz w:val="18"/>
                <w:szCs w:val="18"/>
              </w:rPr>
              <w:t>Міжнародні благодійні кошти</w:t>
            </w:r>
          </w:p>
        </w:tc>
        <w:tc>
          <w:tcPr>
            <w:tcW w:w="768" w:type="dxa"/>
            <w:gridSpan w:val="5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5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26" w:type="dxa"/>
            <w:gridSpan w:val="4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07" w:type="dxa"/>
            <w:gridSpan w:val="3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gridSpan w:val="3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</w:tr>
      <w:tr w:rsidR="000E3640" w:rsidRPr="00A1541E" w:rsidTr="0070382D">
        <w:trPr>
          <w:trHeight w:val="451"/>
        </w:trPr>
        <w:tc>
          <w:tcPr>
            <w:tcW w:w="420" w:type="dxa"/>
          </w:tcPr>
          <w:p w:rsidR="000E3640" w:rsidRPr="00166683" w:rsidRDefault="000E3640" w:rsidP="003A6D43">
            <w:pPr>
              <w:jc w:val="center"/>
            </w:pPr>
            <w:r w:rsidRPr="00166683">
              <w:t>2.</w:t>
            </w:r>
          </w:p>
        </w:tc>
        <w:tc>
          <w:tcPr>
            <w:tcW w:w="2472" w:type="dxa"/>
          </w:tcPr>
          <w:p w:rsidR="000E3640" w:rsidRPr="00051777" w:rsidRDefault="000E3640" w:rsidP="003A6D43"/>
        </w:tc>
        <w:tc>
          <w:tcPr>
            <w:tcW w:w="2094" w:type="dxa"/>
            <w:gridSpan w:val="7"/>
          </w:tcPr>
          <w:p w:rsidR="000E3640" w:rsidRPr="00287C93" w:rsidRDefault="000E3640" w:rsidP="003A6D43">
            <w:r w:rsidRPr="00287C93">
              <w:rPr>
                <w:sz w:val="22"/>
                <w:szCs w:val="22"/>
              </w:rPr>
              <w:t>Відсоток охоплення соціальними послугами з догляду та підтримки ВІЛ-інфікованих осіб, які перебувають під медичним наглядом у закладах охорони здоров’я</w:t>
            </w:r>
          </w:p>
        </w:tc>
        <w:tc>
          <w:tcPr>
            <w:tcW w:w="2484" w:type="dxa"/>
          </w:tcPr>
          <w:p w:rsidR="000E3640" w:rsidRPr="00C677F5" w:rsidRDefault="000E3640" w:rsidP="003A6D43">
            <w:pPr>
              <w:jc w:val="both"/>
            </w:pPr>
            <w:r w:rsidRPr="00C677F5">
              <w:rPr>
                <w:sz w:val="22"/>
                <w:szCs w:val="22"/>
              </w:rPr>
              <w:t>2. Забезпечити охоплення соціальними послугами з догляду та підтримки ВІЛ-інфікованих осіб, які перебувають під медичним наглядом у закладах охорони здоров’я</w:t>
            </w:r>
          </w:p>
        </w:tc>
        <w:tc>
          <w:tcPr>
            <w:tcW w:w="837" w:type="dxa"/>
            <w:gridSpan w:val="4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330F3A" w:rsidRDefault="000E3640" w:rsidP="003A6D43">
            <w:pPr>
              <w:jc w:val="both"/>
            </w:pPr>
            <w:r>
              <w:rPr>
                <w:sz w:val="22"/>
                <w:szCs w:val="22"/>
              </w:rPr>
              <w:t xml:space="preserve">Управління </w:t>
            </w:r>
            <w:r w:rsidRPr="00330F3A">
              <w:rPr>
                <w:sz w:val="22"/>
                <w:szCs w:val="22"/>
              </w:rPr>
              <w:t>охорони здоров’я</w:t>
            </w:r>
            <w:r>
              <w:rPr>
                <w:sz w:val="22"/>
                <w:szCs w:val="22"/>
              </w:rPr>
              <w:t xml:space="preserve"> </w:t>
            </w:r>
            <w:r w:rsidRPr="00330F3A">
              <w:rPr>
                <w:sz w:val="22"/>
                <w:szCs w:val="22"/>
              </w:rPr>
              <w:t>громадських та благодійних організацій, що працюють в просторі епідемії ВІЛ/СНІДу</w:t>
            </w:r>
          </w:p>
        </w:tc>
        <w:tc>
          <w:tcPr>
            <w:tcW w:w="933" w:type="dxa"/>
            <w:gridSpan w:val="2"/>
            <w:vAlign w:val="center"/>
          </w:tcPr>
          <w:p w:rsidR="000E3640" w:rsidRPr="00811025" w:rsidRDefault="000E3640" w:rsidP="003E1F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8" w:type="dxa"/>
            <w:gridSpan w:val="5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5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26" w:type="dxa"/>
            <w:gridSpan w:val="4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07" w:type="dxa"/>
            <w:gridSpan w:val="3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gridSpan w:val="3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</w:tr>
      <w:tr w:rsidR="000E3640" w:rsidRPr="00A1541E" w:rsidTr="0070382D">
        <w:trPr>
          <w:trHeight w:val="451"/>
        </w:trPr>
        <w:tc>
          <w:tcPr>
            <w:tcW w:w="420" w:type="dxa"/>
          </w:tcPr>
          <w:p w:rsidR="000E3640" w:rsidRPr="00166683" w:rsidRDefault="000E3640" w:rsidP="003A6D43">
            <w:pPr>
              <w:jc w:val="center"/>
            </w:pPr>
            <w:r w:rsidRPr="00166683">
              <w:t>3.</w:t>
            </w:r>
          </w:p>
        </w:tc>
        <w:tc>
          <w:tcPr>
            <w:tcW w:w="2472" w:type="dxa"/>
          </w:tcPr>
          <w:p w:rsidR="000E3640" w:rsidRPr="00051777" w:rsidRDefault="000E3640" w:rsidP="003A6D43"/>
        </w:tc>
        <w:tc>
          <w:tcPr>
            <w:tcW w:w="2094" w:type="dxa"/>
            <w:gridSpan w:val="7"/>
          </w:tcPr>
          <w:p w:rsidR="000E3640" w:rsidRPr="00306034" w:rsidRDefault="000E3640" w:rsidP="003A6D43">
            <w:r w:rsidRPr="00306034">
              <w:rPr>
                <w:sz w:val="22"/>
                <w:szCs w:val="22"/>
              </w:rPr>
              <w:t>Відсоток ВІЛ-інфікованих, які отримали паліативну та хоспісну допомогу від потребуючих.</w:t>
            </w:r>
          </w:p>
        </w:tc>
        <w:tc>
          <w:tcPr>
            <w:tcW w:w="2484" w:type="dxa"/>
          </w:tcPr>
          <w:p w:rsidR="000E3640" w:rsidRPr="00C677F5" w:rsidRDefault="000E3640" w:rsidP="003A6D43">
            <w:pPr>
              <w:jc w:val="both"/>
            </w:pPr>
            <w:r w:rsidRPr="00C677F5">
              <w:rPr>
                <w:sz w:val="22"/>
                <w:szCs w:val="22"/>
              </w:rPr>
              <w:t>3. Забезпечити організацію та доступ до паліативної та хоспісної допомоги людям, які живуть з ВІЛ (у тому числі дітям)</w:t>
            </w:r>
          </w:p>
        </w:tc>
        <w:tc>
          <w:tcPr>
            <w:tcW w:w="837" w:type="dxa"/>
            <w:gridSpan w:val="4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434257" w:rsidRDefault="000E3640" w:rsidP="007E7163">
            <w:pPr>
              <w:jc w:val="both"/>
            </w:pPr>
            <w:r>
              <w:rPr>
                <w:sz w:val="22"/>
                <w:szCs w:val="22"/>
              </w:rPr>
              <w:t>Управління о</w:t>
            </w:r>
            <w:r w:rsidRPr="00434257">
              <w:rPr>
                <w:sz w:val="22"/>
                <w:szCs w:val="22"/>
              </w:rPr>
              <w:t>хорон</w:t>
            </w:r>
            <w:r>
              <w:rPr>
                <w:sz w:val="22"/>
                <w:szCs w:val="22"/>
              </w:rPr>
              <w:t>и здоров’я .</w:t>
            </w:r>
          </w:p>
        </w:tc>
        <w:tc>
          <w:tcPr>
            <w:tcW w:w="933" w:type="dxa"/>
            <w:gridSpan w:val="2"/>
            <w:vAlign w:val="center"/>
          </w:tcPr>
          <w:p w:rsidR="000E3640" w:rsidRPr="00811025" w:rsidRDefault="000E3640" w:rsidP="00B660F0">
            <w:pPr>
              <w:jc w:val="center"/>
              <w:rPr>
                <w:sz w:val="18"/>
                <w:szCs w:val="18"/>
              </w:rPr>
            </w:pPr>
            <w:r w:rsidRPr="00306034">
              <w:rPr>
                <w:sz w:val="18"/>
                <w:szCs w:val="18"/>
              </w:rPr>
              <w:t>-</w:t>
            </w:r>
          </w:p>
        </w:tc>
        <w:tc>
          <w:tcPr>
            <w:tcW w:w="768" w:type="dxa"/>
            <w:gridSpan w:val="5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5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26" w:type="dxa"/>
            <w:gridSpan w:val="4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07" w:type="dxa"/>
            <w:gridSpan w:val="3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gridSpan w:val="3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</w:tr>
      <w:tr w:rsidR="000E3640" w:rsidRPr="00A1541E" w:rsidTr="0070382D">
        <w:trPr>
          <w:trHeight w:val="451"/>
        </w:trPr>
        <w:tc>
          <w:tcPr>
            <w:tcW w:w="420" w:type="dxa"/>
          </w:tcPr>
          <w:p w:rsidR="000E3640" w:rsidRPr="00166683" w:rsidRDefault="000E3640" w:rsidP="003A6D43">
            <w:pPr>
              <w:jc w:val="center"/>
            </w:pPr>
            <w:r w:rsidRPr="00166683">
              <w:t>4.</w:t>
            </w:r>
          </w:p>
        </w:tc>
        <w:tc>
          <w:tcPr>
            <w:tcW w:w="2472" w:type="dxa"/>
          </w:tcPr>
          <w:p w:rsidR="000E3640" w:rsidRPr="00051777" w:rsidRDefault="000E3640" w:rsidP="003A6D43"/>
        </w:tc>
        <w:tc>
          <w:tcPr>
            <w:tcW w:w="2094" w:type="dxa"/>
            <w:gridSpan w:val="7"/>
          </w:tcPr>
          <w:p w:rsidR="000E3640" w:rsidRDefault="000E3640" w:rsidP="003A6D43">
            <w:pPr>
              <w:rPr>
                <w:sz w:val="20"/>
                <w:szCs w:val="20"/>
              </w:rPr>
            </w:pPr>
            <w:r w:rsidRPr="00306034">
              <w:rPr>
                <w:sz w:val="20"/>
                <w:szCs w:val="20"/>
              </w:rPr>
              <w:t>Відсоток охоплення соціальними послугами та у разі потреби соціальним супроводом ВІЛ-інфікованих вагітних, у тому числі споживачів ін’єкційних наркотиків, та породіль, які перебувають у складних життєвих обставинах та потребують сторонньої допомоги.</w:t>
            </w:r>
          </w:p>
          <w:p w:rsidR="000E3640" w:rsidRDefault="000E3640" w:rsidP="003A6D43">
            <w:pPr>
              <w:rPr>
                <w:sz w:val="20"/>
                <w:szCs w:val="20"/>
              </w:rPr>
            </w:pPr>
          </w:p>
          <w:p w:rsidR="000E3640" w:rsidRPr="00306034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2484" w:type="dxa"/>
          </w:tcPr>
          <w:p w:rsidR="000E3640" w:rsidRPr="00C677F5" w:rsidRDefault="000E3640" w:rsidP="003A6D43">
            <w:pPr>
              <w:jc w:val="both"/>
            </w:pPr>
            <w:r w:rsidRPr="00C677F5">
              <w:rPr>
                <w:sz w:val="22"/>
                <w:szCs w:val="22"/>
              </w:rPr>
              <w:t>4. Забезпечити надання соціальних послуг та у разі потреби соціальний супровід ВІЛ-інфікованих вагітних, у тому числі споживачів ін’єкційних наркотиків, та породіль, які перебувають у складних життєвих обставинах та потребують сторонньої допомоги.</w:t>
            </w:r>
          </w:p>
        </w:tc>
        <w:tc>
          <w:tcPr>
            <w:tcW w:w="837" w:type="dxa"/>
            <w:gridSpan w:val="4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330F3A" w:rsidRDefault="000E3640" w:rsidP="003A6D43">
            <w:pPr>
              <w:jc w:val="both"/>
            </w:pPr>
            <w:r>
              <w:rPr>
                <w:sz w:val="22"/>
                <w:szCs w:val="22"/>
              </w:rPr>
              <w:t xml:space="preserve">Управління </w:t>
            </w:r>
            <w:r w:rsidRPr="00330F3A">
              <w:rPr>
                <w:sz w:val="22"/>
                <w:szCs w:val="22"/>
              </w:rPr>
              <w:t>охорони здоров’я</w:t>
            </w:r>
            <w:r>
              <w:rPr>
                <w:sz w:val="22"/>
                <w:szCs w:val="22"/>
              </w:rPr>
              <w:t xml:space="preserve"> </w:t>
            </w:r>
            <w:r w:rsidRPr="00330F3A">
              <w:rPr>
                <w:sz w:val="22"/>
                <w:szCs w:val="22"/>
              </w:rPr>
              <w:t>за участю громадських та благодійних організацій, що працюють в просторі епідемії ВІЛ/СНІДу.</w:t>
            </w:r>
          </w:p>
        </w:tc>
        <w:tc>
          <w:tcPr>
            <w:tcW w:w="933" w:type="dxa"/>
            <w:gridSpan w:val="2"/>
            <w:vAlign w:val="center"/>
          </w:tcPr>
          <w:p w:rsidR="000E3640" w:rsidRPr="00811025" w:rsidRDefault="000E3640" w:rsidP="00B66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8" w:type="dxa"/>
            <w:gridSpan w:val="5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5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26" w:type="dxa"/>
            <w:gridSpan w:val="4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07" w:type="dxa"/>
            <w:gridSpan w:val="3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gridSpan w:val="3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</w:tr>
      <w:tr w:rsidR="000E3640" w:rsidRPr="00A1541E" w:rsidTr="0070382D">
        <w:trPr>
          <w:trHeight w:val="451"/>
        </w:trPr>
        <w:tc>
          <w:tcPr>
            <w:tcW w:w="420" w:type="dxa"/>
          </w:tcPr>
          <w:p w:rsidR="000E3640" w:rsidRPr="00166683" w:rsidRDefault="000E3640" w:rsidP="003A6D43">
            <w:pPr>
              <w:jc w:val="center"/>
            </w:pPr>
            <w:r w:rsidRPr="00166683">
              <w:t>5.</w:t>
            </w:r>
          </w:p>
        </w:tc>
        <w:tc>
          <w:tcPr>
            <w:tcW w:w="2472" w:type="dxa"/>
          </w:tcPr>
          <w:p w:rsidR="000E3640" w:rsidRPr="00051777" w:rsidRDefault="000E3640" w:rsidP="003A6D43"/>
        </w:tc>
        <w:tc>
          <w:tcPr>
            <w:tcW w:w="2094" w:type="dxa"/>
            <w:gridSpan w:val="7"/>
          </w:tcPr>
          <w:p w:rsidR="000E3640" w:rsidRPr="00051777" w:rsidRDefault="000E3640" w:rsidP="003A6D43">
            <w:r>
              <w:t>Кількість дітей, котрих торкнулась епідемія ВІЛ, яким забезпечено надання соціальних послуг.</w:t>
            </w:r>
          </w:p>
        </w:tc>
        <w:tc>
          <w:tcPr>
            <w:tcW w:w="2484" w:type="dxa"/>
          </w:tcPr>
          <w:p w:rsidR="000E3640" w:rsidRPr="00C677F5" w:rsidRDefault="000E3640" w:rsidP="00497462">
            <w:pPr>
              <w:jc w:val="both"/>
            </w:pPr>
            <w:r w:rsidRPr="00C677F5">
              <w:rPr>
                <w:sz w:val="22"/>
                <w:szCs w:val="22"/>
              </w:rPr>
              <w:t>5. Забезпечити надання соціальних послуг дітям, котрих торкнулась епідемія ВІЛ:</w:t>
            </w:r>
            <w:r w:rsidRPr="00C677F5">
              <w:rPr>
                <w:sz w:val="22"/>
                <w:szCs w:val="22"/>
              </w:rPr>
              <w:br/>
              <w:t>• ВІЛ-позитивні діти;</w:t>
            </w:r>
            <w:r w:rsidRPr="00C677F5">
              <w:rPr>
                <w:sz w:val="22"/>
                <w:szCs w:val="22"/>
              </w:rPr>
              <w:br/>
              <w:t>• діти віком до 18-ти місяців, народжені ВІЛ-позитивними батьками, з невстановленим ВІЛ-статусом;</w:t>
            </w:r>
            <w:r w:rsidRPr="00C677F5">
              <w:rPr>
                <w:sz w:val="22"/>
                <w:szCs w:val="22"/>
              </w:rPr>
              <w:br/>
              <w:t>• діти, народжені ВІЛ-позитивними батьками, з сімей, що перебувають в складних життєвих обставинах (сироти, під опікою, позбавлені батьківського піклування).</w:t>
            </w:r>
          </w:p>
        </w:tc>
        <w:tc>
          <w:tcPr>
            <w:tcW w:w="837" w:type="dxa"/>
            <w:gridSpan w:val="4"/>
            <w:vAlign w:val="center"/>
          </w:tcPr>
          <w:p w:rsidR="000E3640" w:rsidRPr="00330F3A" w:rsidRDefault="000E3640" w:rsidP="00F45B07">
            <w:pPr>
              <w:jc w:val="center"/>
              <w:rPr>
                <w:sz w:val="20"/>
                <w:szCs w:val="20"/>
              </w:rPr>
            </w:pPr>
            <w:r w:rsidRPr="00330F3A">
              <w:rPr>
                <w:sz w:val="20"/>
                <w:szCs w:val="20"/>
              </w:rPr>
              <w:t>2014-2018</w:t>
            </w:r>
          </w:p>
        </w:tc>
        <w:tc>
          <w:tcPr>
            <w:tcW w:w="2368" w:type="dxa"/>
          </w:tcPr>
          <w:p w:rsidR="000E3640" w:rsidRPr="00330F3A" w:rsidRDefault="000E3640" w:rsidP="003A6D43">
            <w:pPr>
              <w:jc w:val="both"/>
            </w:pPr>
            <w:r>
              <w:rPr>
                <w:sz w:val="22"/>
                <w:szCs w:val="22"/>
              </w:rPr>
              <w:t xml:space="preserve">Лубенський міський </w:t>
            </w:r>
            <w:r w:rsidRPr="00330F3A">
              <w:rPr>
                <w:sz w:val="22"/>
                <w:szCs w:val="22"/>
              </w:rPr>
              <w:t>Центр соціальних служб для сім’ї, дітей та молоді за участю громадських та благодійних організацій, що працюють в просторі епідемії ВІЛ/СНІДу</w:t>
            </w:r>
          </w:p>
        </w:tc>
        <w:tc>
          <w:tcPr>
            <w:tcW w:w="933" w:type="dxa"/>
            <w:gridSpan w:val="2"/>
            <w:vAlign w:val="center"/>
          </w:tcPr>
          <w:p w:rsidR="000E3640" w:rsidRPr="00F837F2" w:rsidRDefault="000E3640" w:rsidP="00B660F0">
            <w:pPr>
              <w:jc w:val="center"/>
              <w:rPr>
                <w:sz w:val="20"/>
                <w:szCs w:val="20"/>
              </w:rPr>
            </w:pPr>
            <w:r w:rsidRPr="00287C93">
              <w:rPr>
                <w:sz w:val="18"/>
                <w:szCs w:val="18"/>
              </w:rPr>
              <w:t>Міжнародні благодійні кошти</w:t>
            </w:r>
          </w:p>
        </w:tc>
        <w:tc>
          <w:tcPr>
            <w:tcW w:w="768" w:type="dxa"/>
            <w:gridSpan w:val="5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5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26" w:type="dxa"/>
            <w:gridSpan w:val="4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07" w:type="dxa"/>
            <w:gridSpan w:val="3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gridSpan w:val="3"/>
          </w:tcPr>
          <w:p w:rsidR="000E3640" w:rsidRPr="007B3B92" w:rsidRDefault="000E3640" w:rsidP="003A6D43">
            <w:pPr>
              <w:rPr>
                <w:sz w:val="20"/>
                <w:szCs w:val="20"/>
              </w:rPr>
            </w:pPr>
          </w:p>
        </w:tc>
      </w:tr>
    </w:tbl>
    <w:p w:rsidR="000E3640" w:rsidRDefault="000E3640" w:rsidP="003A6D43">
      <w:pPr>
        <w:jc w:val="center"/>
        <w:rPr>
          <w:sz w:val="28"/>
          <w:szCs w:val="28"/>
        </w:rPr>
      </w:pPr>
    </w:p>
    <w:p w:rsidR="000E3640" w:rsidRDefault="000E3640" w:rsidP="003A6D43">
      <w:pPr>
        <w:jc w:val="center"/>
        <w:rPr>
          <w:sz w:val="28"/>
          <w:szCs w:val="28"/>
        </w:rPr>
      </w:pPr>
    </w:p>
    <w:p w:rsidR="000E3640" w:rsidRDefault="000E3640" w:rsidP="00306034">
      <w:pPr>
        <w:jc w:val="both"/>
        <w:rPr>
          <w:sz w:val="28"/>
          <w:szCs w:val="28"/>
        </w:rPr>
      </w:pPr>
      <w:r w:rsidRPr="00275773">
        <w:t>*</w:t>
      </w:r>
      <w:r>
        <w:t xml:space="preserve"> Показник охоплення цієї категорії населення буде надаватися мережею соціальних служб в процесі виконання заходів програми при виявленні осіб, які потребують відповідних послуг.</w:t>
      </w:r>
    </w:p>
    <w:p w:rsidR="000E3640" w:rsidRDefault="000E3640" w:rsidP="003A6D43">
      <w:pPr>
        <w:jc w:val="center"/>
        <w:rPr>
          <w:sz w:val="28"/>
          <w:szCs w:val="28"/>
        </w:rPr>
      </w:pPr>
    </w:p>
    <w:p w:rsidR="000E3640" w:rsidRDefault="000E3640" w:rsidP="003A6D43">
      <w:pPr>
        <w:jc w:val="center"/>
        <w:rPr>
          <w:sz w:val="28"/>
          <w:szCs w:val="28"/>
        </w:rPr>
      </w:pPr>
    </w:p>
    <w:p w:rsidR="000E3640" w:rsidRDefault="000E3640" w:rsidP="003A6D43">
      <w:pPr>
        <w:jc w:val="center"/>
        <w:rPr>
          <w:sz w:val="28"/>
          <w:szCs w:val="28"/>
        </w:rPr>
      </w:pPr>
    </w:p>
    <w:p w:rsidR="000E3640" w:rsidRDefault="000E3640" w:rsidP="003A6D43">
      <w:pPr>
        <w:jc w:val="center"/>
        <w:rPr>
          <w:sz w:val="28"/>
          <w:szCs w:val="28"/>
        </w:rPr>
      </w:pPr>
    </w:p>
    <w:p w:rsidR="000E3640" w:rsidRDefault="000E3640" w:rsidP="00B63845">
      <w:pPr>
        <w:jc w:val="both"/>
        <w:rPr>
          <w:sz w:val="28"/>
          <w:szCs w:val="28"/>
        </w:rPr>
      </w:pPr>
    </w:p>
    <w:p w:rsidR="000E3640" w:rsidRPr="00F64894" w:rsidRDefault="000E3640" w:rsidP="00B63845">
      <w:pPr>
        <w:spacing w:line="200" w:lineRule="exact"/>
        <w:ind w:firstLine="708"/>
        <w:rPr>
          <w:b/>
          <w:sz w:val="28"/>
          <w:szCs w:val="28"/>
        </w:rPr>
      </w:pPr>
      <w:r w:rsidRPr="00F64894">
        <w:rPr>
          <w:b/>
          <w:sz w:val="28"/>
          <w:szCs w:val="28"/>
        </w:rPr>
        <w:t>Секретар міської ради                                                                                                                                                     І.І.Карпець</w:t>
      </w:r>
    </w:p>
    <w:p w:rsidR="000E3640" w:rsidRPr="00F64894" w:rsidRDefault="000E3640" w:rsidP="00B63845">
      <w:pPr>
        <w:jc w:val="both"/>
        <w:rPr>
          <w:sz w:val="28"/>
          <w:szCs w:val="28"/>
        </w:rPr>
      </w:pPr>
      <w:r w:rsidRPr="00F64894">
        <w:rPr>
          <w:sz w:val="28"/>
          <w:szCs w:val="28"/>
        </w:rPr>
        <w:t xml:space="preserve">    </w:t>
      </w:r>
    </w:p>
    <w:p w:rsidR="000E3640" w:rsidRDefault="000E3640" w:rsidP="003A6D43">
      <w:pPr>
        <w:jc w:val="center"/>
        <w:rPr>
          <w:sz w:val="28"/>
          <w:szCs w:val="28"/>
        </w:rPr>
      </w:pPr>
    </w:p>
    <w:p w:rsidR="000E3640" w:rsidRDefault="000E3640" w:rsidP="003A6D43">
      <w:pPr>
        <w:jc w:val="center"/>
        <w:rPr>
          <w:sz w:val="28"/>
          <w:szCs w:val="28"/>
        </w:rPr>
      </w:pPr>
    </w:p>
    <w:p w:rsidR="000E3640" w:rsidRDefault="000E3640" w:rsidP="003A6D43">
      <w:pPr>
        <w:jc w:val="center"/>
        <w:rPr>
          <w:sz w:val="28"/>
          <w:szCs w:val="28"/>
        </w:rPr>
      </w:pPr>
    </w:p>
    <w:p w:rsidR="000E3640" w:rsidRDefault="000E3640" w:rsidP="003A6D43">
      <w:pPr>
        <w:jc w:val="center"/>
        <w:rPr>
          <w:sz w:val="28"/>
          <w:szCs w:val="28"/>
        </w:rPr>
      </w:pPr>
    </w:p>
    <w:sectPr w:rsidR="000E3640" w:rsidSect="00EF3D1F">
      <w:pgSz w:w="16838" w:h="11906" w:orient="landscape"/>
      <w:pgMar w:top="851" w:right="816" w:bottom="68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640" w:rsidRDefault="000E3640">
      <w:r>
        <w:separator/>
      </w:r>
    </w:p>
  </w:endnote>
  <w:endnote w:type="continuationSeparator" w:id="0">
    <w:p w:rsidR="000E3640" w:rsidRDefault="000E36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640" w:rsidRDefault="000E3640">
      <w:r>
        <w:separator/>
      </w:r>
    </w:p>
  </w:footnote>
  <w:footnote w:type="continuationSeparator" w:id="0">
    <w:p w:rsidR="000E3640" w:rsidRDefault="000E36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640" w:rsidRDefault="000E3640" w:rsidP="003A6D4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E3640" w:rsidRDefault="000E364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640" w:rsidRDefault="000E3640" w:rsidP="003A6D4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</w:p>
  <w:p w:rsidR="000E3640" w:rsidRDefault="000E364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429DD"/>
    <w:multiLevelType w:val="hybridMultilevel"/>
    <w:tmpl w:val="67A826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940A6D"/>
    <w:multiLevelType w:val="hybridMultilevel"/>
    <w:tmpl w:val="BAB66E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2C1A2158"/>
    <w:multiLevelType w:val="hybridMultilevel"/>
    <w:tmpl w:val="6024B044"/>
    <w:lvl w:ilvl="0" w:tplc="485A025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0C7F4A"/>
    <w:multiLevelType w:val="hybridMultilevel"/>
    <w:tmpl w:val="6338E718"/>
    <w:lvl w:ilvl="0" w:tplc="017C6C2C">
      <w:start w:val="1"/>
      <w:numFmt w:val="decimal"/>
      <w:lvlText w:val="%1)"/>
      <w:lvlJc w:val="left"/>
      <w:pPr>
        <w:tabs>
          <w:tab w:val="num" w:pos="1815"/>
        </w:tabs>
        <w:ind w:left="181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4">
    <w:nsid w:val="335C08E9"/>
    <w:multiLevelType w:val="hybridMultilevel"/>
    <w:tmpl w:val="175C6708"/>
    <w:lvl w:ilvl="0" w:tplc="C682FB18">
      <w:start w:val="1"/>
      <w:numFmt w:val="bullet"/>
      <w:lvlText w:val=""/>
      <w:lvlJc w:val="left"/>
      <w:pPr>
        <w:tabs>
          <w:tab w:val="num" w:pos="1996"/>
        </w:tabs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3CAC56BF"/>
    <w:multiLevelType w:val="multilevel"/>
    <w:tmpl w:val="70446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48BF19EF"/>
    <w:multiLevelType w:val="hybridMultilevel"/>
    <w:tmpl w:val="48DEE0C0"/>
    <w:lvl w:ilvl="0" w:tplc="983E1C9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F7B5E26"/>
    <w:multiLevelType w:val="hybridMultilevel"/>
    <w:tmpl w:val="2B8866B4"/>
    <w:lvl w:ilvl="0" w:tplc="C682FB18">
      <w:start w:val="1"/>
      <w:numFmt w:val="bullet"/>
      <w:lvlText w:val=""/>
      <w:lvlJc w:val="left"/>
      <w:pPr>
        <w:tabs>
          <w:tab w:val="num" w:pos="1996"/>
        </w:tabs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5436583D"/>
    <w:multiLevelType w:val="hybridMultilevel"/>
    <w:tmpl w:val="C4B86D8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A3A1DA7"/>
    <w:multiLevelType w:val="hybridMultilevel"/>
    <w:tmpl w:val="C742AC40"/>
    <w:lvl w:ilvl="0" w:tplc="7F8A5AA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0">
    <w:nsid w:val="6541436B"/>
    <w:multiLevelType w:val="multilevel"/>
    <w:tmpl w:val="4B6E4ECA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F62648B"/>
    <w:multiLevelType w:val="hybridMultilevel"/>
    <w:tmpl w:val="4AA8A82A"/>
    <w:lvl w:ilvl="0" w:tplc="3B0CB04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9"/>
  </w:num>
  <w:num w:numId="5">
    <w:abstractNumId w:val="5"/>
  </w:num>
  <w:num w:numId="6">
    <w:abstractNumId w:val="3"/>
  </w:num>
  <w:num w:numId="7">
    <w:abstractNumId w:val="1"/>
  </w:num>
  <w:num w:numId="8">
    <w:abstractNumId w:val="10"/>
  </w:num>
  <w:num w:numId="9">
    <w:abstractNumId w:val="0"/>
  </w:num>
  <w:num w:numId="10">
    <w:abstractNumId w:val="8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24"/>
  <w:drawingGridVerticalSpacing w:val="6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0F59"/>
    <w:rsid w:val="00001745"/>
    <w:rsid w:val="00002130"/>
    <w:rsid w:val="0000380D"/>
    <w:rsid w:val="000066E7"/>
    <w:rsid w:val="00011DC2"/>
    <w:rsid w:val="00012EBA"/>
    <w:rsid w:val="000159BE"/>
    <w:rsid w:val="000164C7"/>
    <w:rsid w:val="00016FF8"/>
    <w:rsid w:val="00020337"/>
    <w:rsid w:val="000228C2"/>
    <w:rsid w:val="00023DE3"/>
    <w:rsid w:val="00023F8F"/>
    <w:rsid w:val="00025211"/>
    <w:rsid w:val="00025A71"/>
    <w:rsid w:val="00026377"/>
    <w:rsid w:val="000263AA"/>
    <w:rsid w:val="0002724A"/>
    <w:rsid w:val="00030734"/>
    <w:rsid w:val="00031B51"/>
    <w:rsid w:val="00032BF6"/>
    <w:rsid w:val="00032EA1"/>
    <w:rsid w:val="00033625"/>
    <w:rsid w:val="00033978"/>
    <w:rsid w:val="00035F38"/>
    <w:rsid w:val="00036B9F"/>
    <w:rsid w:val="00037F82"/>
    <w:rsid w:val="00040D00"/>
    <w:rsid w:val="000423DA"/>
    <w:rsid w:val="00043958"/>
    <w:rsid w:val="00044763"/>
    <w:rsid w:val="00044FF4"/>
    <w:rsid w:val="00045DA8"/>
    <w:rsid w:val="0004684D"/>
    <w:rsid w:val="000475D6"/>
    <w:rsid w:val="000479F3"/>
    <w:rsid w:val="0005096B"/>
    <w:rsid w:val="00050DB1"/>
    <w:rsid w:val="00051777"/>
    <w:rsid w:val="00054940"/>
    <w:rsid w:val="000562CE"/>
    <w:rsid w:val="00056585"/>
    <w:rsid w:val="00056C7C"/>
    <w:rsid w:val="0005721D"/>
    <w:rsid w:val="0005729F"/>
    <w:rsid w:val="00062157"/>
    <w:rsid w:val="000624F9"/>
    <w:rsid w:val="0006284F"/>
    <w:rsid w:val="00062DA2"/>
    <w:rsid w:val="00063904"/>
    <w:rsid w:val="00063DE7"/>
    <w:rsid w:val="00067396"/>
    <w:rsid w:val="00070944"/>
    <w:rsid w:val="00071015"/>
    <w:rsid w:val="00072CE3"/>
    <w:rsid w:val="00076830"/>
    <w:rsid w:val="0007792E"/>
    <w:rsid w:val="00080E3A"/>
    <w:rsid w:val="00080E71"/>
    <w:rsid w:val="000816A8"/>
    <w:rsid w:val="000831D6"/>
    <w:rsid w:val="00083450"/>
    <w:rsid w:val="000869D2"/>
    <w:rsid w:val="0008746B"/>
    <w:rsid w:val="00087A56"/>
    <w:rsid w:val="00087FFD"/>
    <w:rsid w:val="00090914"/>
    <w:rsid w:val="0009438F"/>
    <w:rsid w:val="0009530D"/>
    <w:rsid w:val="00096B07"/>
    <w:rsid w:val="00097557"/>
    <w:rsid w:val="000977A8"/>
    <w:rsid w:val="000A39D5"/>
    <w:rsid w:val="000A42F1"/>
    <w:rsid w:val="000A4B6F"/>
    <w:rsid w:val="000A6995"/>
    <w:rsid w:val="000A6C09"/>
    <w:rsid w:val="000B00A0"/>
    <w:rsid w:val="000B1609"/>
    <w:rsid w:val="000B2437"/>
    <w:rsid w:val="000B4A0C"/>
    <w:rsid w:val="000C13F1"/>
    <w:rsid w:val="000C18B0"/>
    <w:rsid w:val="000C4D87"/>
    <w:rsid w:val="000C5A52"/>
    <w:rsid w:val="000C63AB"/>
    <w:rsid w:val="000C7857"/>
    <w:rsid w:val="000D0ABB"/>
    <w:rsid w:val="000D24F7"/>
    <w:rsid w:val="000D31E4"/>
    <w:rsid w:val="000D416C"/>
    <w:rsid w:val="000D41B5"/>
    <w:rsid w:val="000D7D12"/>
    <w:rsid w:val="000E03DA"/>
    <w:rsid w:val="000E1E03"/>
    <w:rsid w:val="000E1F50"/>
    <w:rsid w:val="000E353B"/>
    <w:rsid w:val="000E3640"/>
    <w:rsid w:val="000E38A6"/>
    <w:rsid w:val="000E485F"/>
    <w:rsid w:val="000E4BD1"/>
    <w:rsid w:val="000E64F9"/>
    <w:rsid w:val="000E7078"/>
    <w:rsid w:val="000F1788"/>
    <w:rsid w:val="000F1C27"/>
    <w:rsid w:val="000F2E30"/>
    <w:rsid w:val="000F58A9"/>
    <w:rsid w:val="000F60B4"/>
    <w:rsid w:val="000F6339"/>
    <w:rsid w:val="000F6739"/>
    <w:rsid w:val="000F6DC5"/>
    <w:rsid w:val="000F6F74"/>
    <w:rsid w:val="00101BDE"/>
    <w:rsid w:val="00102688"/>
    <w:rsid w:val="00103253"/>
    <w:rsid w:val="001032CC"/>
    <w:rsid w:val="0010369D"/>
    <w:rsid w:val="001063C6"/>
    <w:rsid w:val="00106428"/>
    <w:rsid w:val="001075BF"/>
    <w:rsid w:val="00107925"/>
    <w:rsid w:val="00107EF2"/>
    <w:rsid w:val="00110818"/>
    <w:rsid w:val="00111F7F"/>
    <w:rsid w:val="0011330E"/>
    <w:rsid w:val="00113EE8"/>
    <w:rsid w:val="00114660"/>
    <w:rsid w:val="00114E54"/>
    <w:rsid w:val="00114F07"/>
    <w:rsid w:val="001159DD"/>
    <w:rsid w:val="001222BA"/>
    <w:rsid w:val="001224F3"/>
    <w:rsid w:val="001231DB"/>
    <w:rsid w:val="00123334"/>
    <w:rsid w:val="00123882"/>
    <w:rsid w:val="001242DF"/>
    <w:rsid w:val="00124827"/>
    <w:rsid w:val="0012788A"/>
    <w:rsid w:val="0013059C"/>
    <w:rsid w:val="0013137B"/>
    <w:rsid w:val="0013731A"/>
    <w:rsid w:val="0013751D"/>
    <w:rsid w:val="00137DAD"/>
    <w:rsid w:val="001409D7"/>
    <w:rsid w:val="00141F15"/>
    <w:rsid w:val="00144D4D"/>
    <w:rsid w:val="0014623F"/>
    <w:rsid w:val="00146497"/>
    <w:rsid w:val="0014695E"/>
    <w:rsid w:val="00147211"/>
    <w:rsid w:val="0015047B"/>
    <w:rsid w:val="001505CB"/>
    <w:rsid w:val="00151050"/>
    <w:rsid w:val="001510F2"/>
    <w:rsid w:val="00155885"/>
    <w:rsid w:val="00155A7B"/>
    <w:rsid w:val="00164703"/>
    <w:rsid w:val="001652E2"/>
    <w:rsid w:val="00165834"/>
    <w:rsid w:val="00166683"/>
    <w:rsid w:val="001672FA"/>
    <w:rsid w:val="0017030B"/>
    <w:rsid w:val="00170993"/>
    <w:rsid w:val="00170F05"/>
    <w:rsid w:val="00170F5A"/>
    <w:rsid w:val="0017102E"/>
    <w:rsid w:val="00171BC9"/>
    <w:rsid w:val="00173EF6"/>
    <w:rsid w:val="00174CAD"/>
    <w:rsid w:val="00174EA1"/>
    <w:rsid w:val="0018011A"/>
    <w:rsid w:val="0018175E"/>
    <w:rsid w:val="001846BE"/>
    <w:rsid w:val="00184EDD"/>
    <w:rsid w:val="001859FC"/>
    <w:rsid w:val="00185D0B"/>
    <w:rsid w:val="00185E13"/>
    <w:rsid w:val="00190872"/>
    <w:rsid w:val="001933F1"/>
    <w:rsid w:val="00193EF0"/>
    <w:rsid w:val="00195962"/>
    <w:rsid w:val="001964B0"/>
    <w:rsid w:val="001A0819"/>
    <w:rsid w:val="001A1035"/>
    <w:rsid w:val="001A1425"/>
    <w:rsid w:val="001A17AD"/>
    <w:rsid w:val="001A2CC2"/>
    <w:rsid w:val="001A2D7C"/>
    <w:rsid w:val="001A35C7"/>
    <w:rsid w:val="001A4498"/>
    <w:rsid w:val="001A59CF"/>
    <w:rsid w:val="001A5BC7"/>
    <w:rsid w:val="001A6951"/>
    <w:rsid w:val="001A74D1"/>
    <w:rsid w:val="001B016A"/>
    <w:rsid w:val="001B2124"/>
    <w:rsid w:val="001B248D"/>
    <w:rsid w:val="001B4843"/>
    <w:rsid w:val="001B5449"/>
    <w:rsid w:val="001B5D45"/>
    <w:rsid w:val="001B768F"/>
    <w:rsid w:val="001C1C2A"/>
    <w:rsid w:val="001C2A83"/>
    <w:rsid w:val="001C3B02"/>
    <w:rsid w:val="001C5898"/>
    <w:rsid w:val="001C6815"/>
    <w:rsid w:val="001D1F39"/>
    <w:rsid w:val="001D2BC7"/>
    <w:rsid w:val="001D58F3"/>
    <w:rsid w:val="001D5FE9"/>
    <w:rsid w:val="001D6F3F"/>
    <w:rsid w:val="001D7751"/>
    <w:rsid w:val="001D7CD5"/>
    <w:rsid w:val="001E05AB"/>
    <w:rsid w:val="001E2315"/>
    <w:rsid w:val="001E4D54"/>
    <w:rsid w:val="001E71D8"/>
    <w:rsid w:val="001E7540"/>
    <w:rsid w:val="001F66F2"/>
    <w:rsid w:val="001F6FD8"/>
    <w:rsid w:val="00200E09"/>
    <w:rsid w:val="00201177"/>
    <w:rsid w:val="00201469"/>
    <w:rsid w:val="002050B7"/>
    <w:rsid w:val="00205A2E"/>
    <w:rsid w:val="00206C18"/>
    <w:rsid w:val="00206CF1"/>
    <w:rsid w:val="0020779D"/>
    <w:rsid w:val="0021008F"/>
    <w:rsid w:val="00210362"/>
    <w:rsid w:val="00210A2D"/>
    <w:rsid w:val="00211627"/>
    <w:rsid w:val="002122DB"/>
    <w:rsid w:val="0021272C"/>
    <w:rsid w:val="0021753E"/>
    <w:rsid w:val="002216C4"/>
    <w:rsid w:val="00221A78"/>
    <w:rsid w:val="002228C0"/>
    <w:rsid w:val="0022354F"/>
    <w:rsid w:val="0022392E"/>
    <w:rsid w:val="00223F30"/>
    <w:rsid w:val="0022535C"/>
    <w:rsid w:val="0022568F"/>
    <w:rsid w:val="002261A6"/>
    <w:rsid w:val="00226758"/>
    <w:rsid w:val="00226A93"/>
    <w:rsid w:val="0022780D"/>
    <w:rsid w:val="00232B88"/>
    <w:rsid w:val="0023313E"/>
    <w:rsid w:val="0023480C"/>
    <w:rsid w:val="002363F4"/>
    <w:rsid w:val="00236544"/>
    <w:rsid w:val="00236A35"/>
    <w:rsid w:val="00236EB3"/>
    <w:rsid w:val="00240A87"/>
    <w:rsid w:val="00243692"/>
    <w:rsid w:val="0024398A"/>
    <w:rsid w:val="00250AE3"/>
    <w:rsid w:val="00250EF1"/>
    <w:rsid w:val="00251BFF"/>
    <w:rsid w:val="0025291D"/>
    <w:rsid w:val="00253957"/>
    <w:rsid w:val="00257656"/>
    <w:rsid w:val="0026100E"/>
    <w:rsid w:val="00262021"/>
    <w:rsid w:val="002630AB"/>
    <w:rsid w:val="00263D5B"/>
    <w:rsid w:val="00264332"/>
    <w:rsid w:val="00265C80"/>
    <w:rsid w:val="00270787"/>
    <w:rsid w:val="00270A0E"/>
    <w:rsid w:val="00271550"/>
    <w:rsid w:val="00273190"/>
    <w:rsid w:val="00273A26"/>
    <w:rsid w:val="00274478"/>
    <w:rsid w:val="002748FC"/>
    <w:rsid w:val="00274AF2"/>
    <w:rsid w:val="00275773"/>
    <w:rsid w:val="0027655A"/>
    <w:rsid w:val="00280506"/>
    <w:rsid w:val="002806CE"/>
    <w:rsid w:val="00280706"/>
    <w:rsid w:val="00281067"/>
    <w:rsid w:val="002816F7"/>
    <w:rsid w:val="0028237B"/>
    <w:rsid w:val="002824BE"/>
    <w:rsid w:val="00282B0D"/>
    <w:rsid w:val="00287B4E"/>
    <w:rsid w:val="00287C93"/>
    <w:rsid w:val="00290B93"/>
    <w:rsid w:val="00291638"/>
    <w:rsid w:val="00291BAF"/>
    <w:rsid w:val="00292A73"/>
    <w:rsid w:val="00295D23"/>
    <w:rsid w:val="00295F4F"/>
    <w:rsid w:val="002966E6"/>
    <w:rsid w:val="002A0AEF"/>
    <w:rsid w:val="002A1DDE"/>
    <w:rsid w:val="002A4D64"/>
    <w:rsid w:val="002A50BE"/>
    <w:rsid w:val="002A53B0"/>
    <w:rsid w:val="002A634B"/>
    <w:rsid w:val="002A73FD"/>
    <w:rsid w:val="002B3D21"/>
    <w:rsid w:val="002B6382"/>
    <w:rsid w:val="002B755F"/>
    <w:rsid w:val="002C148B"/>
    <w:rsid w:val="002C155C"/>
    <w:rsid w:val="002C2386"/>
    <w:rsid w:val="002C2DEC"/>
    <w:rsid w:val="002C39D5"/>
    <w:rsid w:val="002C3E8A"/>
    <w:rsid w:val="002C4098"/>
    <w:rsid w:val="002C417B"/>
    <w:rsid w:val="002C674F"/>
    <w:rsid w:val="002C6803"/>
    <w:rsid w:val="002C69E9"/>
    <w:rsid w:val="002D1489"/>
    <w:rsid w:val="002D21D5"/>
    <w:rsid w:val="002D3178"/>
    <w:rsid w:val="002D36A9"/>
    <w:rsid w:val="002D3D19"/>
    <w:rsid w:val="002D4187"/>
    <w:rsid w:val="002D557A"/>
    <w:rsid w:val="002D5B24"/>
    <w:rsid w:val="002E11CC"/>
    <w:rsid w:val="002E2D7A"/>
    <w:rsid w:val="002E2F1E"/>
    <w:rsid w:val="002E32F4"/>
    <w:rsid w:val="002E36D9"/>
    <w:rsid w:val="002E3A0F"/>
    <w:rsid w:val="002E3BE4"/>
    <w:rsid w:val="002E44C8"/>
    <w:rsid w:val="002E4BA1"/>
    <w:rsid w:val="002E53F2"/>
    <w:rsid w:val="002E694A"/>
    <w:rsid w:val="002E74A2"/>
    <w:rsid w:val="002F0F0A"/>
    <w:rsid w:val="002F467F"/>
    <w:rsid w:val="00301B9E"/>
    <w:rsid w:val="00301FDD"/>
    <w:rsid w:val="003026A3"/>
    <w:rsid w:val="00302756"/>
    <w:rsid w:val="00302FEA"/>
    <w:rsid w:val="003045EE"/>
    <w:rsid w:val="00304E56"/>
    <w:rsid w:val="00306034"/>
    <w:rsid w:val="0030745A"/>
    <w:rsid w:val="00310AC2"/>
    <w:rsid w:val="003123FE"/>
    <w:rsid w:val="00314F1B"/>
    <w:rsid w:val="00315CA3"/>
    <w:rsid w:val="00320662"/>
    <w:rsid w:val="00321298"/>
    <w:rsid w:val="00321C60"/>
    <w:rsid w:val="00321D67"/>
    <w:rsid w:val="0032354A"/>
    <w:rsid w:val="00323F78"/>
    <w:rsid w:val="003242AB"/>
    <w:rsid w:val="003249E3"/>
    <w:rsid w:val="00326709"/>
    <w:rsid w:val="003271AE"/>
    <w:rsid w:val="00327789"/>
    <w:rsid w:val="00330CEF"/>
    <w:rsid w:val="00330F3A"/>
    <w:rsid w:val="0033111E"/>
    <w:rsid w:val="00331281"/>
    <w:rsid w:val="0033138A"/>
    <w:rsid w:val="00332639"/>
    <w:rsid w:val="003333B5"/>
    <w:rsid w:val="00334A8E"/>
    <w:rsid w:val="00334CA1"/>
    <w:rsid w:val="003351E3"/>
    <w:rsid w:val="0033528A"/>
    <w:rsid w:val="003354BC"/>
    <w:rsid w:val="003372BE"/>
    <w:rsid w:val="0033737F"/>
    <w:rsid w:val="00340BBB"/>
    <w:rsid w:val="00343D2B"/>
    <w:rsid w:val="003449C6"/>
    <w:rsid w:val="003468C0"/>
    <w:rsid w:val="00347467"/>
    <w:rsid w:val="00350852"/>
    <w:rsid w:val="0035235B"/>
    <w:rsid w:val="00352C76"/>
    <w:rsid w:val="00352E89"/>
    <w:rsid w:val="00353171"/>
    <w:rsid w:val="00353464"/>
    <w:rsid w:val="00355A02"/>
    <w:rsid w:val="00356B90"/>
    <w:rsid w:val="00357677"/>
    <w:rsid w:val="003576B3"/>
    <w:rsid w:val="00357A5D"/>
    <w:rsid w:val="00357F7B"/>
    <w:rsid w:val="00361026"/>
    <w:rsid w:val="003617C3"/>
    <w:rsid w:val="00362B2A"/>
    <w:rsid w:val="003636A6"/>
    <w:rsid w:val="00364235"/>
    <w:rsid w:val="00364A34"/>
    <w:rsid w:val="0036564A"/>
    <w:rsid w:val="003656A2"/>
    <w:rsid w:val="00365A3F"/>
    <w:rsid w:val="003668B9"/>
    <w:rsid w:val="0036690F"/>
    <w:rsid w:val="00366F3A"/>
    <w:rsid w:val="00370622"/>
    <w:rsid w:val="00370D7E"/>
    <w:rsid w:val="00371504"/>
    <w:rsid w:val="00371620"/>
    <w:rsid w:val="003727AB"/>
    <w:rsid w:val="00372C7F"/>
    <w:rsid w:val="0037308B"/>
    <w:rsid w:val="00373368"/>
    <w:rsid w:val="003740C6"/>
    <w:rsid w:val="0037470B"/>
    <w:rsid w:val="0038046C"/>
    <w:rsid w:val="00381A85"/>
    <w:rsid w:val="00381AF4"/>
    <w:rsid w:val="003850AD"/>
    <w:rsid w:val="003852B9"/>
    <w:rsid w:val="003858CC"/>
    <w:rsid w:val="003865AD"/>
    <w:rsid w:val="003870A6"/>
    <w:rsid w:val="00387822"/>
    <w:rsid w:val="0039115F"/>
    <w:rsid w:val="00392A8F"/>
    <w:rsid w:val="003967AD"/>
    <w:rsid w:val="003972D0"/>
    <w:rsid w:val="003A0C50"/>
    <w:rsid w:val="003A1613"/>
    <w:rsid w:val="003A2310"/>
    <w:rsid w:val="003A48A6"/>
    <w:rsid w:val="003A5F3C"/>
    <w:rsid w:val="003A62B4"/>
    <w:rsid w:val="003A6D43"/>
    <w:rsid w:val="003A70B6"/>
    <w:rsid w:val="003A7432"/>
    <w:rsid w:val="003A7940"/>
    <w:rsid w:val="003A7AEF"/>
    <w:rsid w:val="003B1199"/>
    <w:rsid w:val="003B1B29"/>
    <w:rsid w:val="003B25DA"/>
    <w:rsid w:val="003B5125"/>
    <w:rsid w:val="003B5D66"/>
    <w:rsid w:val="003B6A57"/>
    <w:rsid w:val="003C0156"/>
    <w:rsid w:val="003C02E9"/>
    <w:rsid w:val="003C1659"/>
    <w:rsid w:val="003C4AD1"/>
    <w:rsid w:val="003D1C8C"/>
    <w:rsid w:val="003D242F"/>
    <w:rsid w:val="003D26B6"/>
    <w:rsid w:val="003D3B05"/>
    <w:rsid w:val="003D3B1A"/>
    <w:rsid w:val="003D4D23"/>
    <w:rsid w:val="003D4F46"/>
    <w:rsid w:val="003D53E0"/>
    <w:rsid w:val="003D5412"/>
    <w:rsid w:val="003D6330"/>
    <w:rsid w:val="003E1F8C"/>
    <w:rsid w:val="003E30F3"/>
    <w:rsid w:val="003E4903"/>
    <w:rsid w:val="003E6E89"/>
    <w:rsid w:val="003F0BA7"/>
    <w:rsid w:val="003F0F59"/>
    <w:rsid w:val="003F1580"/>
    <w:rsid w:val="003F2C39"/>
    <w:rsid w:val="003F312C"/>
    <w:rsid w:val="003F4C10"/>
    <w:rsid w:val="003F4FEB"/>
    <w:rsid w:val="003F6DDF"/>
    <w:rsid w:val="004034AD"/>
    <w:rsid w:val="00403BED"/>
    <w:rsid w:val="00405125"/>
    <w:rsid w:val="0040540D"/>
    <w:rsid w:val="00405EAF"/>
    <w:rsid w:val="00406555"/>
    <w:rsid w:val="00407CAF"/>
    <w:rsid w:val="0041116F"/>
    <w:rsid w:val="00412CFF"/>
    <w:rsid w:val="00415BF7"/>
    <w:rsid w:val="00415F61"/>
    <w:rsid w:val="00417A17"/>
    <w:rsid w:val="0042113C"/>
    <w:rsid w:val="00421338"/>
    <w:rsid w:val="004220BF"/>
    <w:rsid w:val="00422B6B"/>
    <w:rsid w:val="00422C68"/>
    <w:rsid w:val="00424A2C"/>
    <w:rsid w:val="00430044"/>
    <w:rsid w:val="00433757"/>
    <w:rsid w:val="00433B36"/>
    <w:rsid w:val="00434257"/>
    <w:rsid w:val="00435DC1"/>
    <w:rsid w:val="00436930"/>
    <w:rsid w:val="00436D60"/>
    <w:rsid w:val="00437A07"/>
    <w:rsid w:val="00437E5A"/>
    <w:rsid w:val="00441D28"/>
    <w:rsid w:val="00442224"/>
    <w:rsid w:val="004430A7"/>
    <w:rsid w:val="00444E7E"/>
    <w:rsid w:val="00444FBF"/>
    <w:rsid w:val="00450655"/>
    <w:rsid w:val="00451B57"/>
    <w:rsid w:val="00453E67"/>
    <w:rsid w:val="00455DBD"/>
    <w:rsid w:val="00457163"/>
    <w:rsid w:val="00457CE3"/>
    <w:rsid w:val="00462361"/>
    <w:rsid w:val="004625CC"/>
    <w:rsid w:val="00464D58"/>
    <w:rsid w:val="00465E85"/>
    <w:rsid w:val="00466C53"/>
    <w:rsid w:val="0046787C"/>
    <w:rsid w:val="00472C8F"/>
    <w:rsid w:val="004731BA"/>
    <w:rsid w:val="004731DA"/>
    <w:rsid w:val="00473208"/>
    <w:rsid w:val="0047395A"/>
    <w:rsid w:val="00473A3C"/>
    <w:rsid w:val="00476507"/>
    <w:rsid w:val="00476F7A"/>
    <w:rsid w:val="004809C6"/>
    <w:rsid w:val="00480FBC"/>
    <w:rsid w:val="00483430"/>
    <w:rsid w:val="00483C90"/>
    <w:rsid w:val="00484B3A"/>
    <w:rsid w:val="004855D5"/>
    <w:rsid w:val="0048583E"/>
    <w:rsid w:val="00485B9E"/>
    <w:rsid w:val="0048640E"/>
    <w:rsid w:val="00486943"/>
    <w:rsid w:val="004913C0"/>
    <w:rsid w:val="00493989"/>
    <w:rsid w:val="00495099"/>
    <w:rsid w:val="00497462"/>
    <w:rsid w:val="004A1576"/>
    <w:rsid w:val="004A3157"/>
    <w:rsid w:val="004A317D"/>
    <w:rsid w:val="004A6085"/>
    <w:rsid w:val="004B04B1"/>
    <w:rsid w:val="004B0883"/>
    <w:rsid w:val="004B08BF"/>
    <w:rsid w:val="004B08CD"/>
    <w:rsid w:val="004B0D6A"/>
    <w:rsid w:val="004B0ED2"/>
    <w:rsid w:val="004B1CC5"/>
    <w:rsid w:val="004B1D54"/>
    <w:rsid w:val="004B208E"/>
    <w:rsid w:val="004B33BF"/>
    <w:rsid w:val="004B41C8"/>
    <w:rsid w:val="004B76FD"/>
    <w:rsid w:val="004C041D"/>
    <w:rsid w:val="004C08E4"/>
    <w:rsid w:val="004C2E13"/>
    <w:rsid w:val="004C3227"/>
    <w:rsid w:val="004C378C"/>
    <w:rsid w:val="004C486A"/>
    <w:rsid w:val="004C7124"/>
    <w:rsid w:val="004C7B18"/>
    <w:rsid w:val="004D045E"/>
    <w:rsid w:val="004D1344"/>
    <w:rsid w:val="004D1558"/>
    <w:rsid w:val="004D1DE0"/>
    <w:rsid w:val="004D2E6D"/>
    <w:rsid w:val="004D40A0"/>
    <w:rsid w:val="004D7ECD"/>
    <w:rsid w:val="004E1181"/>
    <w:rsid w:val="004E25A6"/>
    <w:rsid w:val="004E3F96"/>
    <w:rsid w:val="004E47C5"/>
    <w:rsid w:val="004E66E9"/>
    <w:rsid w:val="004E6F47"/>
    <w:rsid w:val="004E7278"/>
    <w:rsid w:val="004E754D"/>
    <w:rsid w:val="004F2E4C"/>
    <w:rsid w:val="004F381F"/>
    <w:rsid w:val="004F5AC4"/>
    <w:rsid w:val="004F5EEC"/>
    <w:rsid w:val="00500987"/>
    <w:rsid w:val="00501ED5"/>
    <w:rsid w:val="0050368D"/>
    <w:rsid w:val="0050391D"/>
    <w:rsid w:val="00505F03"/>
    <w:rsid w:val="0050634F"/>
    <w:rsid w:val="00506748"/>
    <w:rsid w:val="005107FD"/>
    <w:rsid w:val="00510A0C"/>
    <w:rsid w:val="005115BA"/>
    <w:rsid w:val="0051182E"/>
    <w:rsid w:val="00512473"/>
    <w:rsid w:val="005151BA"/>
    <w:rsid w:val="00515B80"/>
    <w:rsid w:val="00515DE8"/>
    <w:rsid w:val="00515ED4"/>
    <w:rsid w:val="0052173C"/>
    <w:rsid w:val="005223C6"/>
    <w:rsid w:val="00524400"/>
    <w:rsid w:val="005264B4"/>
    <w:rsid w:val="0052698A"/>
    <w:rsid w:val="005274F0"/>
    <w:rsid w:val="005305D8"/>
    <w:rsid w:val="00532569"/>
    <w:rsid w:val="00534CF8"/>
    <w:rsid w:val="005352A0"/>
    <w:rsid w:val="00535EE3"/>
    <w:rsid w:val="00535FBE"/>
    <w:rsid w:val="00536DD0"/>
    <w:rsid w:val="00537020"/>
    <w:rsid w:val="00537062"/>
    <w:rsid w:val="00537179"/>
    <w:rsid w:val="00537AE3"/>
    <w:rsid w:val="00537EC9"/>
    <w:rsid w:val="00540011"/>
    <w:rsid w:val="00541E26"/>
    <w:rsid w:val="00542788"/>
    <w:rsid w:val="005448C6"/>
    <w:rsid w:val="00544C89"/>
    <w:rsid w:val="00545161"/>
    <w:rsid w:val="0054548F"/>
    <w:rsid w:val="005454D1"/>
    <w:rsid w:val="005463AA"/>
    <w:rsid w:val="00546E05"/>
    <w:rsid w:val="005479F1"/>
    <w:rsid w:val="00547E06"/>
    <w:rsid w:val="00550C69"/>
    <w:rsid w:val="00552475"/>
    <w:rsid w:val="00552808"/>
    <w:rsid w:val="0055346A"/>
    <w:rsid w:val="005541D9"/>
    <w:rsid w:val="00556D84"/>
    <w:rsid w:val="00556E42"/>
    <w:rsid w:val="0055782D"/>
    <w:rsid w:val="00557FA1"/>
    <w:rsid w:val="00560A1E"/>
    <w:rsid w:val="005634C3"/>
    <w:rsid w:val="00565058"/>
    <w:rsid w:val="0056510F"/>
    <w:rsid w:val="00567455"/>
    <w:rsid w:val="005707BD"/>
    <w:rsid w:val="00570E90"/>
    <w:rsid w:val="005721C0"/>
    <w:rsid w:val="00572DEC"/>
    <w:rsid w:val="005732A7"/>
    <w:rsid w:val="0057462C"/>
    <w:rsid w:val="005761BD"/>
    <w:rsid w:val="005773D4"/>
    <w:rsid w:val="00577A29"/>
    <w:rsid w:val="00577D58"/>
    <w:rsid w:val="00580CC7"/>
    <w:rsid w:val="00581342"/>
    <w:rsid w:val="0058139C"/>
    <w:rsid w:val="005837FF"/>
    <w:rsid w:val="005839BA"/>
    <w:rsid w:val="00583CC2"/>
    <w:rsid w:val="00585B03"/>
    <w:rsid w:val="005877B3"/>
    <w:rsid w:val="00590C91"/>
    <w:rsid w:val="0059270A"/>
    <w:rsid w:val="00592F92"/>
    <w:rsid w:val="005956D4"/>
    <w:rsid w:val="00596E01"/>
    <w:rsid w:val="00597F95"/>
    <w:rsid w:val="005A2392"/>
    <w:rsid w:val="005A5D51"/>
    <w:rsid w:val="005A7FB8"/>
    <w:rsid w:val="005B0B84"/>
    <w:rsid w:val="005B1847"/>
    <w:rsid w:val="005B4309"/>
    <w:rsid w:val="005B5D77"/>
    <w:rsid w:val="005B6146"/>
    <w:rsid w:val="005B738A"/>
    <w:rsid w:val="005B74CF"/>
    <w:rsid w:val="005C208E"/>
    <w:rsid w:val="005C3968"/>
    <w:rsid w:val="005C3B82"/>
    <w:rsid w:val="005C4A0D"/>
    <w:rsid w:val="005C4A6F"/>
    <w:rsid w:val="005C6B66"/>
    <w:rsid w:val="005C6C38"/>
    <w:rsid w:val="005C7654"/>
    <w:rsid w:val="005D0FF8"/>
    <w:rsid w:val="005D1F32"/>
    <w:rsid w:val="005D3448"/>
    <w:rsid w:val="005D4663"/>
    <w:rsid w:val="005D4F3B"/>
    <w:rsid w:val="005D5E11"/>
    <w:rsid w:val="005D5E45"/>
    <w:rsid w:val="005D63FE"/>
    <w:rsid w:val="005D699E"/>
    <w:rsid w:val="005D6C4B"/>
    <w:rsid w:val="005E071B"/>
    <w:rsid w:val="005E1540"/>
    <w:rsid w:val="005E17E8"/>
    <w:rsid w:val="005E213B"/>
    <w:rsid w:val="005E36D6"/>
    <w:rsid w:val="005E3FD3"/>
    <w:rsid w:val="005E6579"/>
    <w:rsid w:val="005F0875"/>
    <w:rsid w:val="005F46E7"/>
    <w:rsid w:val="005F5689"/>
    <w:rsid w:val="005F6867"/>
    <w:rsid w:val="005F7DB6"/>
    <w:rsid w:val="00600365"/>
    <w:rsid w:val="00603C04"/>
    <w:rsid w:val="006057BB"/>
    <w:rsid w:val="00613E1A"/>
    <w:rsid w:val="006156C9"/>
    <w:rsid w:val="006160F7"/>
    <w:rsid w:val="006166B2"/>
    <w:rsid w:val="00622CAB"/>
    <w:rsid w:val="00623E77"/>
    <w:rsid w:val="00625DA8"/>
    <w:rsid w:val="006263A5"/>
    <w:rsid w:val="00627A81"/>
    <w:rsid w:val="00630ACF"/>
    <w:rsid w:val="00632A13"/>
    <w:rsid w:val="006339ED"/>
    <w:rsid w:val="00634BFC"/>
    <w:rsid w:val="00636735"/>
    <w:rsid w:val="00637D5A"/>
    <w:rsid w:val="00641811"/>
    <w:rsid w:val="00642C12"/>
    <w:rsid w:val="00642F47"/>
    <w:rsid w:val="00643D1B"/>
    <w:rsid w:val="00645703"/>
    <w:rsid w:val="00646889"/>
    <w:rsid w:val="006473C3"/>
    <w:rsid w:val="006478BD"/>
    <w:rsid w:val="00650830"/>
    <w:rsid w:val="006521F0"/>
    <w:rsid w:val="00652C09"/>
    <w:rsid w:val="00653CB6"/>
    <w:rsid w:val="006541DB"/>
    <w:rsid w:val="006553D7"/>
    <w:rsid w:val="00656AE7"/>
    <w:rsid w:val="006576ED"/>
    <w:rsid w:val="00657A47"/>
    <w:rsid w:val="00660BE2"/>
    <w:rsid w:val="00662672"/>
    <w:rsid w:val="0066370B"/>
    <w:rsid w:val="00664B21"/>
    <w:rsid w:val="006670CA"/>
    <w:rsid w:val="00670D13"/>
    <w:rsid w:val="00671290"/>
    <w:rsid w:val="00671852"/>
    <w:rsid w:val="00671928"/>
    <w:rsid w:val="00671A54"/>
    <w:rsid w:val="00671ED0"/>
    <w:rsid w:val="00673BEE"/>
    <w:rsid w:val="00673EB6"/>
    <w:rsid w:val="00673FAC"/>
    <w:rsid w:val="00675CC8"/>
    <w:rsid w:val="00675FF3"/>
    <w:rsid w:val="00676BC2"/>
    <w:rsid w:val="0067730D"/>
    <w:rsid w:val="00677D6A"/>
    <w:rsid w:val="00680CF5"/>
    <w:rsid w:val="00682BD5"/>
    <w:rsid w:val="00683325"/>
    <w:rsid w:val="006835A5"/>
    <w:rsid w:val="006837D3"/>
    <w:rsid w:val="00685DD9"/>
    <w:rsid w:val="00686455"/>
    <w:rsid w:val="00686D18"/>
    <w:rsid w:val="00686F4E"/>
    <w:rsid w:val="00687B54"/>
    <w:rsid w:val="0069126D"/>
    <w:rsid w:val="00691E29"/>
    <w:rsid w:val="0069238D"/>
    <w:rsid w:val="006954A4"/>
    <w:rsid w:val="0069583D"/>
    <w:rsid w:val="00696BED"/>
    <w:rsid w:val="0069717B"/>
    <w:rsid w:val="006974CD"/>
    <w:rsid w:val="00697635"/>
    <w:rsid w:val="006A123E"/>
    <w:rsid w:val="006A2D3E"/>
    <w:rsid w:val="006A2FD5"/>
    <w:rsid w:val="006A3B01"/>
    <w:rsid w:val="006A60B1"/>
    <w:rsid w:val="006A6171"/>
    <w:rsid w:val="006A6E4B"/>
    <w:rsid w:val="006A7CC1"/>
    <w:rsid w:val="006B125E"/>
    <w:rsid w:val="006B241C"/>
    <w:rsid w:val="006B2CC5"/>
    <w:rsid w:val="006B48E7"/>
    <w:rsid w:val="006B4DA8"/>
    <w:rsid w:val="006B54C6"/>
    <w:rsid w:val="006B5780"/>
    <w:rsid w:val="006B5A90"/>
    <w:rsid w:val="006B7B75"/>
    <w:rsid w:val="006B7C07"/>
    <w:rsid w:val="006C141D"/>
    <w:rsid w:val="006C1E30"/>
    <w:rsid w:val="006C1FF4"/>
    <w:rsid w:val="006C3FCF"/>
    <w:rsid w:val="006C6025"/>
    <w:rsid w:val="006C6A69"/>
    <w:rsid w:val="006D1F4F"/>
    <w:rsid w:val="006D209C"/>
    <w:rsid w:val="006D2CF0"/>
    <w:rsid w:val="006D2ED2"/>
    <w:rsid w:val="006D3BEB"/>
    <w:rsid w:val="006D5936"/>
    <w:rsid w:val="006D6929"/>
    <w:rsid w:val="006D72FD"/>
    <w:rsid w:val="006D7DB0"/>
    <w:rsid w:val="006E0D9A"/>
    <w:rsid w:val="006E1AC6"/>
    <w:rsid w:val="006E1CA4"/>
    <w:rsid w:val="006E230C"/>
    <w:rsid w:val="006E381F"/>
    <w:rsid w:val="006E49A4"/>
    <w:rsid w:val="006E4F48"/>
    <w:rsid w:val="006E5463"/>
    <w:rsid w:val="006E7AD2"/>
    <w:rsid w:val="006E7DCA"/>
    <w:rsid w:val="006F0544"/>
    <w:rsid w:val="006F0601"/>
    <w:rsid w:val="006F076D"/>
    <w:rsid w:val="006F2D45"/>
    <w:rsid w:val="006F4414"/>
    <w:rsid w:val="006F5717"/>
    <w:rsid w:val="006F6232"/>
    <w:rsid w:val="006F6A5E"/>
    <w:rsid w:val="006F7275"/>
    <w:rsid w:val="006F79A7"/>
    <w:rsid w:val="00700D90"/>
    <w:rsid w:val="00700F64"/>
    <w:rsid w:val="007010C4"/>
    <w:rsid w:val="0070382D"/>
    <w:rsid w:val="0070509C"/>
    <w:rsid w:val="00705A17"/>
    <w:rsid w:val="00706140"/>
    <w:rsid w:val="007103A2"/>
    <w:rsid w:val="00711999"/>
    <w:rsid w:val="007148F6"/>
    <w:rsid w:val="00715931"/>
    <w:rsid w:val="00715FA9"/>
    <w:rsid w:val="007161BA"/>
    <w:rsid w:val="00720789"/>
    <w:rsid w:val="00720957"/>
    <w:rsid w:val="007239F8"/>
    <w:rsid w:val="00723B24"/>
    <w:rsid w:val="00723ED3"/>
    <w:rsid w:val="00723F2E"/>
    <w:rsid w:val="007246A0"/>
    <w:rsid w:val="00725701"/>
    <w:rsid w:val="00731CCB"/>
    <w:rsid w:val="00732BB9"/>
    <w:rsid w:val="00732C97"/>
    <w:rsid w:val="00734793"/>
    <w:rsid w:val="007355E5"/>
    <w:rsid w:val="00737069"/>
    <w:rsid w:val="00741CDA"/>
    <w:rsid w:val="0074286F"/>
    <w:rsid w:val="00742943"/>
    <w:rsid w:val="00742CE9"/>
    <w:rsid w:val="0074453D"/>
    <w:rsid w:val="00747270"/>
    <w:rsid w:val="00747429"/>
    <w:rsid w:val="00747784"/>
    <w:rsid w:val="00750C97"/>
    <w:rsid w:val="00751395"/>
    <w:rsid w:val="00751767"/>
    <w:rsid w:val="007524CF"/>
    <w:rsid w:val="0075261E"/>
    <w:rsid w:val="00753340"/>
    <w:rsid w:val="00755CB1"/>
    <w:rsid w:val="0075730A"/>
    <w:rsid w:val="00757397"/>
    <w:rsid w:val="00760167"/>
    <w:rsid w:val="00760403"/>
    <w:rsid w:val="007623E5"/>
    <w:rsid w:val="00762D12"/>
    <w:rsid w:val="00764D9F"/>
    <w:rsid w:val="00766E14"/>
    <w:rsid w:val="00767802"/>
    <w:rsid w:val="00770364"/>
    <w:rsid w:val="007708BE"/>
    <w:rsid w:val="0077122B"/>
    <w:rsid w:val="0077155F"/>
    <w:rsid w:val="00772944"/>
    <w:rsid w:val="00772C35"/>
    <w:rsid w:val="007750FA"/>
    <w:rsid w:val="007752E3"/>
    <w:rsid w:val="007776EC"/>
    <w:rsid w:val="007800C3"/>
    <w:rsid w:val="007808FB"/>
    <w:rsid w:val="00780B18"/>
    <w:rsid w:val="007845D5"/>
    <w:rsid w:val="00784BEF"/>
    <w:rsid w:val="00785961"/>
    <w:rsid w:val="00786431"/>
    <w:rsid w:val="0078682B"/>
    <w:rsid w:val="007879BF"/>
    <w:rsid w:val="00791CDD"/>
    <w:rsid w:val="00792474"/>
    <w:rsid w:val="007933A8"/>
    <w:rsid w:val="00793AA5"/>
    <w:rsid w:val="00794951"/>
    <w:rsid w:val="00794EAF"/>
    <w:rsid w:val="007972AE"/>
    <w:rsid w:val="007A086F"/>
    <w:rsid w:val="007A1099"/>
    <w:rsid w:val="007A20FE"/>
    <w:rsid w:val="007A2AE2"/>
    <w:rsid w:val="007A2D4A"/>
    <w:rsid w:val="007A54A4"/>
    <w:rsid w:val="007B051E"/>
    <w:rsid w:val="007B0875"/>
    <w:rsid w:val="007B191F"/>
    <w:rsid w:val="007B2BC2"/>
    <w:rsid w:val="007B309D"/>
    <w:rsid w:val="007B3B2F"/>
    <w:rsid w:val="007B3B92"/>
    <w:rsid w:val="007B44C5"/>
    <w:rsid w:val="007B6067"/>
    <w:rsid w:val="007B7C68"/>
    <w:rsid w:val="007B7D7A"/>
    <w:rsid w:val="007C0514"/>
    <w:rsid w:val="007C1D35"/>
    <w:rsid w:val="007C3627"/>
    <w:rsid w:val="007C470A"/>
    <w:rsid w:val="007C47C0"/>
    <w:rsid w:val="007C5099"/>
    <w:rsid w:val="007C5D7E"/>
    <w:rsid w:val="007C74EF"/>
    <w:rsid w:val="007C779E"/>
    <w:rsid w:val="007C78CA"/>
    <w:rsid w:val="007D0D9A"/>
    <w:rsid w:val="007D1264"/>
    <w:rsid w:val="007D5B09"/>
    <w:rsid w:val="007D65CD"/>
    <w:rsid w:val="007D6E71"/>
    <w:rsid w:val="007D78F8"/>
    <w:rsid w:val="007E0022"/>
    <w:rsid w:val="007E119C"/>
    <w:rsid w:val="007E3136"/>
    <w:rsid w:val="007E4EE9"/>
    <w:rsid w:val="007E5C92"/>
    <w:rsid w:val="007E7163"/>
    <w:rsid w:val="007E719D"/>
    <w:rsid w:val="007E7408"/>
    <w:rsid w:val="007F0BD8"/>
    <w:rsid w:val="007F0D54"/>
    <w:rsid w:val="007F2BEB"/>
    <w:rsid w:val="007F2DC7"/>
    <w:rsid w:val="007F6382"/>
    <w:rsid w:val="007F65D6"/>
    <w:rsid w:val="007F7111"/>
    <w:rsid w:val="007F75F8"/>
    <w:rsid w:val="0080043A"/>
    <w:rsid w:val="00800675"/>
    <w:rsid w:val="00800FEB"/>
    <w:rsid w:val="008016BC"/>
    <w:rsid w:val="0080172E"/>
    <w:rsid w:val="00801BE6"/>
    <w:rsid w:val="00804767"/>
    <w:rsid w:val="00805824"/>
    <w:rsid w:val="0080582F"/>
    <w:rsid w:val="00806D48"/>
    <w:rsid w:val="0081023E"/>
    <w:rsid w:val="00810820"/>
    <w:rsid w:val="00810BE8"/>
    <w:rsid w:val="00810D4A"/>
    <w:rsid w:val="00810F0F"/>
    <w:rsid w:val="00811025"/>
    <w:rsid w:val="008114F0"/>
    <w:rsid w:val="0081268D"/>
    <w:rsid w:val="00812A5A"/>
    <w:rsid w:val="00812F8D"/>
    <w:rsid w:val="00814DB0"/>
    <w:rsid w:val="008161DD"/>
    <w:rsid w:val="00816E0D"/>
    <w:rsid w:val="00816EB5"/>
    <w:rsid w:val="00821EB9"/>
    <w:rsid w:val="00825910"/>
    <w:rsid w:val="00831438"/>
    <w:rsid w:val="0083328E"/>
    <w:rsid w:val="00833B6C"/>
    <w:rsid w:val="008366FF"/>
    <w:rsid w:val="008368F0"/>
    <w:rsid w:val="0083721C"/>
    <w:rsid w:val="00837347"/>
    <w:rsid w:val="008378E0"/>
    <w:rsid w:val="00837A37"/>
    <w:rsid w:val="00841E1F"/>
    <w:rsid w:val="00842BDC"/>
    <w:rsid w:val="00842F04"/>
    <w:rsid w:val="008432B6"/>
    <w:rsid w:val="00844579"/>
    <w:rsid w:val="00844C5C"/>
    <w:rsid w:val="008464FD"/>
    <w:rsid w:val="00846B4E"/>
    <w:rsid w:val="00850E31"/>
    <w:rsid w:val="00851113"/>
    <w:rsid w:val="00853952"/>
    <w:rsid w:val="008539E1"/>
    <w:rsid w:val="0085765C"/>
    <w:rsid w:val="00860771"/>
    <w:rsid w:val="00861242"/>
    <w:rsid w:val="00861E50"/>
    <w:rsid w:val="00861EB5"/>
    <w:rsid w:val="0086211B"/>
    <w:rsid w:val="0086236D"/>
    <w:rsid w:val="008626C8"/>
    <w:rsid w:val="00862A79"/>
    <w:rsid w:val="008636F1"/>
    <w:rsid w:val="0086401E"/>
    <w:rsid w:val="008653CB"/>
    <w:rsid w:val="00866680"/>
    <w:rsid w:val="00867EE9"/>
    <w:rsid w:val="008712AF"/>
    <w:rsid w:val="00872092"/>
    <w:rsid w:val="00872102"/>
    <w:rsid w:val="00872A2D"/>
    <w:rsid w:val="00874014"/>
    <w:rsid w:val="008758DC"/>
    <w:rsid w:val="008762A8"/>
    <w:rsid w:val="00876D58"/>
    <w:rsid w:val="00877640"/>
    <w:rsid w:val="00877831"/>
    <w:rsid w:val="00877F44"/>
    <w:rsid w:val="00882B60"/>
    <w:rsid w:val="00883C26"/>
    <w:rsid w:val="00885233"/>
    <w:rsid w:val="008864D5"/>
    <w:rsid w:val="00886990"/>
    <w:rsid w:val="00890EDE"/>
    <w:rsid w:val="008958FC"/>
    <w:rsid w:val="008966E6"/>
    <w:rsid w:val="008A5AB6"/>
    <w:rsid w:val="008A7E92"/>
    <w:rsid w:val="008B0138"/>
    <w:rsid w:val="008B196F"/>
    <w:rsid w:val="008B2A57"/>
    <w:rsid w:val="008B580B"/>
    <w:rsid w:val="008B5AB7"/>
    <w:rsid w:val="008C289A"/>
    <w:rsid w:val="008C2CF9"/>
    <w:rsid w:val="008C344F"/>
    <w:rsid w:val="008C57C0"/>
    <w:rsid w:val="008C5DAC"/>
    <w:rsid w:val="008C6E98"/>
    <w:rsid w:val="008C6ED5"/>
    <w:rsid w:val="008D0E89"/>
    <w:rsid w:val="008D1A33"/>
    <w:rsid w:val="008D1D6F"/>
    <w:rsid w:val="008D27C7"/>
    <w:rsid w:val="008D63B5"/>
    <w:rsid w:val="008D66E5"/>
    <w:rsid w:val="008D73AC"/>
    <w:rsid w:val="008E021F"/>
    <w:rsid w:val="008E0822"/>
    <w:rsid w:val="008E08D8"/>
    <w:rsid w:val="008E1890"/>
    <w:rsid w:val="008E28D1"/>
    <w:rsid w:val="008E2B76"/>
    <w:rsid w:val="008E2CB0"/>
    <w:rsid w:val="008E30BA"/>
    <w:rsid w:val="008E4A89"/>
    <w:rsid w:val="008E7C41"/>
    <w:rsid w:val="008F0B46"/>
    <w:rsid w:val="008F16C1"/>
    <w:rsid w:val="008F193A"/>
    <w:rsid w:val="008F2146"/>
    <w:rsid w:val="008F2B09"/>
    <w:rsid w:val="008F2D59"/>
    <w:rsid w:val="008F465A"/>
    <w:rsid w:val="008F6240"/>
    <w:rsid w:val="008F6DBC"/>
    <w:rsid w:val="008F6DFB"/>
    <w:rsid w:val="008F7271"/>
    <w:rsid w:val="008F7630"/>
    <w:rsid w:val="00903223"/>
    <w:rsid w:val="0090418B"/>
    <w:rsid w:val="00904AD8"/>
    <w:rsid w:val="00904DCB"/>
    <w:rsid w:val="00905AD3"/>
    <w:rsid w:val="00905BC0"/>
    <w:rsid w:val="00905C98"/>
    <w:rsid w:val="00905E1E"/>
    <w:rsid w:val="00906E0C"/>
    <w:rsid w:val="00911F61"/>
    <w:rsid w:val="00913019"/>
    <w:rsid w:val="00913AA8"/>
    <w:rsid w:val="00915ACA"/>
    <w:rsid w:val="00916823"/>
    <w:rsid w:val="00916B66"/>
    <w:rsid w:val="00917146"/>
    <w:rsid w:val="0092022C"/>
    <w:rsid w:val="00921853"/>
    <w:rsid w:val="00922DC7"/>
    <w:rsid w:val="009237CB"/>
    <w:rsid w:val="009242B3"/>
    <w:rsid w:val="00924F1B"/>
    <w:rsid w:val="0092599E"/>
    <w:rsid w:val="00925A94"/>
    <w:rsid w:val="00926B1F"/>
    <w:rsid w:val="0093062C"/>
    <w:rsid w:val="00930E14"/>
    <w:rsid w:val="00932AB8"/>
    <w:rsid w:val="00932FBF"/>
    <w:rsid w:val="00934422"/>
    <w:rsid w:val="00934E07"/>
    <w:rsid w:val="00935080"/>
    <w:rsid w:val="009350FA"/>
    <w:rsid w:val="00935440"/>
    <w:rsid w:val="009366B4"/>
    <w:rsid w:val="00940977"/>
    <w:rsid w:val="009416F3"/>
    <w:rsid w:val="00942C3D"/>
    <w:rsid w:val="00942FB4"/>
    <w:rsid w:val="00943941"/>
    <w:rsid w:val="00943BBD"/>
    <w:rsid w:val="0094508D"/>
    <w:rsid w:val="009458E3"/>
    <w:rsid w:val="0094670A"/>
    <w:rsid w:val="00946A52"/>
    <w:rsid w:val="00946C53"/>
    <w:rsid w:val="0095372E"/>
    <w:rsid w:val="00954342"/>
    <w:rsid w:val="00957AD3"/>
    <w:rsid w:val="0096035D"/>
    <w:rsid w:val="00960BCB"/>
    <w:rsid w:val="00962D22"/>
    <w:rsid w:val="00965A9A"/>
    <w:rsid w:val="00966DAC"/>
    <w:rsid w:val="00967781"/>
    <w:rsid w:val="00967B11"/>
    <w:rsid w:val="00970861"/>
    <w:rsid w:val="009718E7"/>
    <w:rsid w:val="009742BA"/>
    <w:rsid w:val="00975C64"/>
    <w:rsid w:val="00976272"/>
    <w:rsid w:val="00976E17"/>
    <w:rsid w:val="00980C74"/>
    <w:rsid w:val="00981FE0"/>
    <w:rsid w:val="009825B4"/>
    <w:rsid w:val="009847EA"/>
    <w:rsid w:val="00984A49"/>
    <w:rsid w:val="00986A86"/>
    <w:rsid w:val="00987451"/>
    <w:rsid w:val="00987CF6"/>
    <w:rsid w:val="00990FDE"/>
    <w:rsid w:val="009920D4"/>
    <w:rsid w:val="009925EA"/>
    <w:rsid w:val="00992B82"/>
    <w:rsid w:val="00992E40"/>
    <w:rsid w:val="009944F2"/>
    <w:rsid w:val="009978D3"/>
    <w:rsid w:val="00997DB6"/>
    <w:rsid w:val="009A02FA"/>
    <w:rsid w:val="009A1E5D"/>
    <w:rsid w:val="009A205F"/>
    <w:rsid w:val="009A2939"/>
    <w:rsid w:val="009A4F77"/>
    <w:rsid w:val="009B2368"/>
    <w:rsid w:val="009B2601"/>
    <w:rsid w:val="009B2A82"/>
    <w:rsid w:val="009B32A2"/>
    <w:rsid w:val="009B3403"/>
    <w:rsid w:val="009B3A2C"/>
    <w:rsid w:val="009B4563"/>
    <w:rsid w:val="009B5119"/>
    <w:rsid w:val="009B6D63"/>
    <w:rsid w:val="009B6E65"/>
    <w:rsid w:val="009B78FF"/>
    <w:rsid w:val="009C1ECE"/>
    <w:rsid w:val="009C39A8"/>
    <w:rsid w:val="009C3B63"/>
    <w:rsid w:val="009C408A"/>
    <w:rsid w:val="009C470D"/>
    <w:rsid w:val="009C5B2C"/>
    <w:rsid w:val="009C629E"/>
    <w:rsid w:val="009C645D"/>
    <w:rsid w:val="009D0631"/>
    <w:rsid w:val="009D0CB8"/>
    <w:rsid w:val="009D11DA"/>
    <w:rsid w:val="009D152B"/>
    <w:rsid w:val="009D1829"/>
    <w:rsid w:val="009D2424"/>
    <w:rsid w:val="009D60F2"/>
    <w:rsid w:val="009D6695"/>
    <w:rsid w:val="009D6E35"/>
    <w:rsid w:val="009D6FCF"/>
    <w:rsid w:val="009D7257"/>
    <w:rsid w:val="009D72B7"/>
    <w:rsid w:val="009D77F0"/>
    <w:rsid w:val="009E0613"/>
    <w:rsid w:val="009E24E3"/>
    <w:rsid w:val="009E45B8"/>
    <w:rsid w:val="009E4F09"/>
    <w:rsid w:val="009E5141"/>
    <w:rsid w:val="009E5697"/>
    <w:rsid w:val="009E615D"/>
    <w:rsid w:val="009E64F3"/>
    <w:rsid w:val="009E68F9"/>
    <w:rsid w:val="009F03A2"/>
    <w:rsid w:val="009F2831"/>
    <w:rsid w:val="009F375A"/>
    <w:rsid w:val="009F38AC"/>
    <w:rsid w:val="009F5A9A"/>
    <w:rsid w:val="009F69A7"/>
    <w:rsid w:val="009F6A5C"/>
    <w:rsid w:val="009F7AD8"/>
    <w:rsid w:val="00A00E72"/>
    <w:rsid w:val="00A01547"/>
    <w:rsid w:val="00A0393D"/>
    <w:rsid w:val="00A0488F"/>
    <w:rsid w:val="00A06410"/>
    <w:rsid w:val="00A06BA7"/>
    <w:rsid w:val="00A0721E"/>
    <w:rsid w:val="00A07E6A"/>
    <w:rsid w:val="00A10768"/>
    <w:rsid w:val="00A10947"/>
    <w:rsid w:val="00A10BA5"/>
    <w:rsid w:val="00A13516"/>
    <w:rsid w:val="00A139C3"/>
    <w:rsid w:val="00A13AC6"/>
    <w:rsid w:val="00A1541E"/>
    <w:rsid w:val="00A15435"/>
    <w:rsid w:val="00A1565E"/>
    <w:rsid w:val="00A17347"/>
    <w:rsid w:val="00A20621"/>
    <w:rsid w:val="00A23FCA"/>
    <w:rsid w:val="00A2538F"/>
    <w:rsid w:val="00A253A4"/>
    <w:rsid w:val="00A32A6E"/>
    <w:rsid w:val="00A32E36"/>
    <w:rsid w:val="00A331C2"/>
    <w:rsid w:val="00A33E3D"/>
    <w:rsid w:val="00A34C51"/>
    <w:rsid w:val="00A3671B"/>
    <w:rsid w:val="00A36F5A"/>
    <w:rsid w:val="00A372CE"/>
    <w:rsid w:val="00A37368"/>
    <w:rsid w:val="00A4200B"/>
    <w:rsid w:val="00A42656"/>
    <w:rsid w:val="00A42A21"/>
    <w:rsid w:val="00A43600"/>
    <w:rsid w:val="00A43E3B"/>
    <w:rsid w:val="00A447A1"/>
    <w:rsid w:val="00A453D9"/>
    <w:rsid w:val="00A4567E"/>
    <w:rsid w:val="00A46400"/>
    <w:rsid w:val="00A477FD"/>
    <w:rsid w:val="00A50075"/>
    <w:rsid w:val="00A5160B"/>
    <w:rsid w:val="00A51D91"/>
    <w:rsid w:val="00A54AA0"/>
    <w:rsid w:val="00A54EA6"/>
    <w:rsid w:val="00A56A35"/>
    <w:rsid w:val="00A56D2E"/>
    <w:rsid w:val="00A57817"/>
    <w:rsid w:val="00A6381C"/>
    <w:rsid w:val="00A647EB"/>
    <w:rsid w:val="00A70645"/>
    <w:rsid w:val="00A70C0C"/>
    <w:rsid w:val="00A70DF1"/>
    <w:rsid w:val="00A718AC"/>
    <w:rsid w:val="00A730F5"/>
    <w:rsid w:val="00A7594C"/>
    <w:rsid w:val="00A76C1D"/>
    <w:rsid w:val="00A801C6"/>
    <w:rsid w:val="00A834B9"/>
    <w:rsid w:val="00A83AED"/>
    <w:rsid w:val="00A84EF2"/>
    <w:rsid w:val="00A85670"/>
    <w:rsid w:val="00A85892"/>
    <w:rsid w:val="00A90762"/>
    <w:rsid w:val="00A907F5"/>
    <w:rsid w:val="00A90B88"/>
    <w:rsid w:val="00A91C27"/>
    <w:rsid w:val="00A92A58"/>
    <w:rsid w:val="00A92EDD"/>
    <w:rsid w:val="00A937BA"/>
    <w:rsid w:val="00A93AB1"/>
    <w:rsid w:val="00A9423A"/>
    <w:rsid w:val="00A96B3F"/>
    <w:rsid w:val="00A972FC"/>
    <w:rsid w:val="00A97601"/>
    <w:rsid w:val="00A97A51"/>
    <w:rsid w:val="00AA16A6"/>
    <w:rsid w:val="00AA1B94"/>
    <w:rsid w:val="00AA2BD3"/>
    <w:rsid w:val="00AA4439"/>
    <w:rsid w:val="00AA544A"/>
    <w:rsid w:val="00AA5677"/>
    <w:rsid w:val="00AA60B5"/>
    <w:rsid w:val="00AA68C9"/>
    <w:rsid w:val="00AA7326"/>
    <w:rsid w:val="00AB0881"/>
    <w:rsid w:val="00AB1EEF"/>
    <w:rsid w:val="00AB2719"/>
    <w:rsid w:val="00AB308B"/>
    <w:rsid w:val="00AB38F0"/>
    <w:rsid w:val="00AB747D"/>
    <w:rsid w:val="00AC0480"/>
    <w:rsid w:val="00AC0C96"/>
    <w:rsid w:val="00AC23F0"/>
    <w:rsid w:val="00AC3EE3"/>
    <w:rsid w:val="00AC54B1"/>
    <w:rsid w:val="00AC6F56"/>
    <w:rsid w:val="00AD08A0"/>
    <w:rsid w:val="00AD0CF4"/>
    <w:rsid w:val="00AD58A4"/>
    <w:rsid w:val="00AD74CB"/>
    <w:rsid w:val="00AD7999"/>
    <w:rsid w:val="00AE0989"/>
    <w:rsid w:val="00AE234A"/>
    <w:rsid w:val="00AE2994"/>
    <w:rsid w:val="00AE2A93"/>
    <w:rsid w:val="00AE368B"/>
    <w:rsid w:val="00AE3FB9"/>
    <w:rsid w:val="00AE57A9"/>
    <w:rsid w:val="00AE7548"/>
    <w:rsid w:val="00AE77F9"/>
    <w:rsid w:val="00AE796F"/>
    <w:rsid w:val="00AF07F3"/>
    <w:rsid w:val="00AF0BFB"/>
    <w:rsid w:val="00AF0DCE"/>
    <w:rsid w:val="00AF10E9"/>
    <w:rsid w:val="00AF15FB"/>
    <w:rsid w:val="00AF505F"/>
    <w:rsid w:val="00AF6093"/>
    <w:rsid w:val="00AF73F5"/>
    <w:rsid w:val="00AF780F"/>
    <w:rsid w:val="00AF7837"/>
    <w:rsid w:val="00AF7D34"/>
    <w:rsid w:val="00B03AB2"/>
    <w:rsid w:val="00B03AD9"/>
    <w:rsid w:val="00B03AEA"/>
    <w:rsid w:val="00B03CA4"/>
    <w:rsid w:val="00B0569C"/>
    <w:rsid w:val="00B1404E"/>
    <w:rsid w:val="00B150E5"/>
    <w:rsid w:val="00B16802"/>
    <w:rsid w:val="00B16822"/>
    <w:rsid w:val="00B16B9A"/>
    <w:rsid w:val="00B176BF"/>
    <w:rsid w:val="00B2156D"/>
    <w:rsid w:val="00B223C7"/>
    <w:rsid w:val="00B224B3"/>
    <w:rsid w:val="00B224F9"/>
    <w:rsid w:val="00B230AE"/>
    <w:rsid w:val="00B24E15"/>
    <w:rsid w:val="00B27560"/>
    <w:rsid w:val="00B316F0"/>
    <w:rsid w:val="00B352FF"/>
    <w:rsid w:val="00B36E17"/>
    <w:rsid w:val="00B3747D"/>
    <w:rsid w:val="00B37835"/>
    <w:rsid w:val="00B4038F"/>
    <w:rsid w:val="00B4180F"/>
    <w:rsid w:val="00B42873"/>
    <w:rsid w:val="00B42A57"/>
    <w:rsid w:val="00B42D94"/>
    <w:rsid w:val="00B42F28"/>
    <w:rsid w:val="00B449E2"/>
    <w:rsid w:val="00B45F2E"/>
    <w:rsid w:val="00B45F68"/>
    <w:rsid w:val="00B46169"/>
    <w:rsid w:val="00B46D09"/>
    <w:rsid w:val="00B50891"/>
    <w:rsid w:val="00B50D9F"/>
    <w:rsid w:val="00B52B7A"/>
    <w:rsid w:val="00B542EC"/>
    <w:rsid w:val="00B543D6"/>
    <w:rsid w:val="00B5486E"/>
    <w:rsid w:val="00B54BD8"/>
    <w:rsid w:val="00B55AB3"/>
    <w:rsid w:val="00B560FA"/>
    <w:rsid w:val="00B573EC"/>
    <w:rsid w:val="00B57D96"/>
    <w:rsid w:val="00B614CA"/>
    <w:rsid w:val="00B627AD"/>
    <w:rsid w:val="00B62830"/>
    <w:rsid w:val="00B63845"/>
    <w:rsid w:val="00B660F0"/>
    <w:rsid w:val="00B6635C"/>
    <w:rsid w:val="00B66E3C"/>
    <w:rsid w:val="00B7450E"/>
    <w:rsid w:val="00B74591"/>
    <w:rsid w:val="00B748EC"/>
    <w:rsid w:val="00B756B6"/>
    <w:rsid w:val="00B758DF"/>
    <w:rsid w:val="00B76B60"/>
    <w:rsid w:val="00B76F69"/>
    <w:rsid w:val="00B77A0D"/>
    <w:rsid w:val="00B807B6"/>
    <w:rsid w:val="00B80858"/>
    <w:rsid w:val="00B8192D"/>
    <w:rsid w:val="00B82F91"/>
    <w:rsid w:val="00B83051"/>
    <w:rsid w:val="00B836CA"/>
    <w:rsid w:val="00B85338"/>
    <w:rsid w:val="00B85504"/>
    <w:rsid w:val="00B858A5"/>
    <w:rsid w:val="00B866FF"/>
    <w:rsid w:val="00B91C47"/>
    <w:rsid w:val="00B91FDE"/>
    <w:rsid w:val="00B92168"/>
    <w:rsid w:val="00B976BD"/>
    <w:rsid w:val="00BA026F"/>
    <w:rsid w:val="00BA0AF2"/>
    <w:rsid w:val="00BA0B02"/>
    <w:rsid w:val="00BA2145"/>
    <w:rsid w:val="00BA221C"/>
    <w:rsid w:val="00BA455C"/>
    <w:rsid w:val="00BA4C70"/>
    <w:rsid w:val="00BA668C"/>
    <w:rsid w:val="00BA6C32"/>
    <w:rsid w:val="00BA7749"/>
    <w:rsid w:val="00BB0C82"/>
    <w:rsid w:val="00BB1461"/>
    <w:rsid w:val="00BB196E"/>
    <w:rsid w:val="00BB44A1"/>
    <w:rsid w:val="00BB49E0"/>
    <w:rsid w:val="00BC06F6"/>
    <w:rsid w:val="00BC2453"/>
    <w:rsid w:val="00BC5C3F"/>
    <w:rsid w:val="00BD00A4"/>
    <w:rsid w:val="00BD0DCA"/>
    <w:rsid w:val="00BD0F17"/>
    <w:rsid w:val="00BD1D51"/>
    <w:rsid w:val="00BD23E9"/>
    <w:rsid w:val="00BD2C60"/>
    <w:rsid w:val="00BD2F51"/>
    <w:rsid w:val="00BD34DA"/>
    <w:rsid w:val="00BD519E"/>
    <w:rsid w:val="00BE0838"/>
    <w:rsid w:val="00BE2A66"/>
    <w:rsid w:val="00BE2D6B"/>
    <w:rsid w:val="00BE38CC"/>
    <w:rsid w:val="00BE5A67"/>
    <w:rsid w:val="00BE73CB"/>
    <w:rsid w:val="00BF0B6B"/>
    <w:rsid w:val="00BF1144"/>
    <w:rsid w:val="00BF1BE6"/>
    <w:rsid w:val="00BF36A6"/>
    <w:rsid w:val="00BF3CC1"/>
    <w:rsid w:val="00BF5446"/>
    <w:rsid w:val="00BF56B9"/>
    <w:rsid w:val="00BF5E35"/>
    <w:rsid w:val="00BF7657"/>
    <w:rsid w:val="00BF787E"/>
    <w:rsid w:val="00BF7BFD"/>
    <w:rsid w:val="00C00B5D"/>
    <w:rsid w:val="00C00EF7"/>
    <w:rsid w:val="00C01F96"/>
    <w:rsid w:val="00C02578"/>
    <w:rsid w:val="00C02923"/>
    <w:rsid w:val="00C03A36"/>
    <w:rsid w:val="00C04EB7"/>
    <w:rsid w:val="00C07382"/>
    <w:rsid w:val="00C113ED"/>
    <w:rsid w:val="00C11CC5"/>
    <w:rsid w:val="00C12C27"/>
    <w:rsid w:val="00C13205"/>
    <w:rsid w:val="00C15A5A"/>
    <w:rsid w:val="00C15CC7"/>
    <w:rsid w:val="00C16353"/>
    <w:rsid w:val="00C16671"/>
    <w:rsid w:val="00C16774"/>
    <w:rsid w:val="00C16ACB"/>
    <w:rsid w:val="00C2106F"/>
    <w:rsid w:val="00C22A84"/>
    <w:rsid w:val="00C22AEA"/>
    <w:rsid w:val="00C22B39"/>
    <w:rsid w:val="00C2365D"/>
    <w:rsid w:val="00C24785"/>
    <w:rsid w:val="00C3050E"/>
    <w:rsid w:val="00C320B4"/>
    <w:rsid w:val="00C36F61"/>
    <w:rsid w:val="00C37669"/>
    <w:rsid w:val="00C40FC9"/>
    <w:rsid w:val="00C4129C"/>
    <w:rsid w:val="00C416F5"/>
    <w:rsid w:val="00C41C29"/>
    <w:rsid w:val="00C427AC"/>
    <w:rsid w:val="00C43018"/>
    <w:rsid w:val="00C43756"/>
    <w:rsid w:val="00C45013"/>
    <w:rsid w:val="00C45DD4"/>
    <w:rsid w:val="00C473D0"/>
    <w:rsid w:val="00C51204"/>
    <w:rsid w:val="00C54100"/>
    <w:rsid w:val="00C54EFA"/>
    <w:rsid w:val="00C56280"/>
    <w:rsid w:val="00C56646"/>
    <w:rsid w:val="00C570BF"/>
    <w:rsid w:val="00C57781"/>
    <w:rsid w:val="00C60B28"/>
    <w:rsid w:val="00C60E47"/>
    <w:rsid w:val="00C62369"/>
    <w:rsid w:val="00C65EBA"/>
    <w:rsid w:val="00C66215"/>
    <w:rsid w:val="00C677F5"/>
    <w:rsid w:val="00C67C7C"/>
    <w:rsid w:val="00C70A91"/>
    <w:rsid w:val="00C71402"/>
    <w:rsid w:val="00C727A1"/>
    <w:rsid w:val="00C745D9"/>
    <w:rsid w:val="00C749A8"/>
    <w:rsid w:val="00C75C9B"/>
    <w:rsid w:val="00C76FBC"/>
    <w:rsid w:val="00C77A0A"/>
    <w:rsid w:val="00C81512"/>
    <w:rsid w:val="00C82010"/>
    <w:rsid w:val="00C822FA"/>
    <w:rsid w:val="00C82843"/>
    <w:rsid w:val="00C84A48"/>
    <w:rsid w:val="00C85914"/>
    <w:rsid w:val="00C877FA"/>
    <w:rsid w:val="00C90B81"/>
    <w:rsid w:val="00C9177C"/>
    <w:rsid w:val="00C922B0"/>
    <w:rsid w:val="00C949F9"/>
    <w:rsid w:val="00C969C8"/>
    <w:rsid w:val="00C96BE8"/>
    <w:rsid w:val="00C96D99"/>
    <w:rsid w:val="00C9715E"/>
    <w:rsid w:val="00CA2AA0"/>
    <w:rsid w:val="00CA4434"/>
    <w:rsid w:val="00CA4D1E"/>
    <w:rsid w:val="00CA4D24"/>
    <w:rsid w:val="00CA5829"/>
    <w:rsid w:val="00CA5DE8"/>
    <w:rsid w:val="00CA6150"/>
    <w:rsid w:val="00CA627F"/>
    <w:rsid w:val="00CA6D0D"/>
    <w:rsid w:val="00CB02F1"/>
    <w:rsid w:val="00CB0D04"/>
    <w:rsid w:val="00CB17CC"/>
    <w:rsid w:val="00CB57CA"/>
    <w:rsid w:val="00CB707F"/>
    <w:rsid w:val="00CC04EA"/>
    <w:rsid w:val="00CC3514"/>
    <w:rsid w:val="00CC525F"/>
    <w:rsid w:val="00CC5807"/>
    <w:rsid w:val="00CC6966"/>
    <w:rsid w:val="00CD0871"/>
    <w:rsid w:val="00CD28FC"/>
    <w:rsid w:val="00CD392B"/>
    <w:rsid w:val="00CD3DC0"/>
    <w:rsid w:val="00CD59B1"/>
    <w:rsid w:val="00CD5E5E"/>
    <w:rsid w:val="00CE01E8"/>
    <w:rsid w:val="00CE06B7"/>
    <w:rsid w:val="00CE21C3"/>
    <w:rsid w:val="00CE3116"/>
    <w:rsid w:val="00CE37C1"/>
    <w:rsid w:val="00CE3860"/>
    <w:rsid w:val="00CE3FB3"/>
    <w:rsid w:val="00CE462D"/>
    <w:rsid w:val="00CE4ECF"/>
    <w:rsid w:val="00CF2046"/>
    <w:rsid w:val="00CF2549"/>
    <w:rsid w:val="00CF3A61"/>
    <w:rsid w:val="00CF6115"/>
    <w:rsid w:val="00D00549"/>
    <w:rsid w:val="00D00B24"/>
    <w:rsid w:val="00D0129B"/>
    <w:rsid w:val="00D0306E"/>
    <w:rsid w:val="00D05954"/>
    <w:rsid w:val="00D06D34"/>
    <w:rsid w:val="00D0775A"/>
    <w:rsid w:val="00D11C32"/>
    <w:rsid w:val="00D12C08"/>
    <w:rsid w:val="00D1357C"/>
    <w:rsid w:val="00D14983"/>
    <w:rsid w:val="00D1728A"/>
    <w:rsid w:val="00D214A9"/>
    <w:rsid w:val="00D2156F"/>
    <w:rsid w:val="00D22223"/>
    <w:rsid w:val="00D23675"/>
    <w:rsid w:val="00D23817"/>
    <w:rsid w:val="00D24E14"/>
    <w:rsid w:val="00D252C1"/>
    <w:rsid w:val="00D254A7"/>
    <w:rsid w:val="00D33399"/>
    <w:rsid w:val="00D338D5"/>
    <w:rsid w:val="00D33BD5"/>
    <w:rsid w:val="00D341B3"/>
    <w:rsid w:val="00D3424C"/>
    <w:rsid w:val="00D34BE4"/>
    <w:rsid w:val="00D34F6A"/>
    <w:rsid w:val="00D378EF"/>
    <w:rsid w:val="00D42286"/>
    <w:rsid w:val="00D43EF6"/>
    <w:rsid w:val="00D441CF"/>
    <w:rsid w:val="00D44DF9"/>
    <w:rsid w:val="00D45A34"/>
    <w:rsid w:val="00D4652A"/>
    <w:rsid w:val="00D475F2"/>
    <w:rsid w:val="00D47BD7"/>
    <w:rsid w:val="00D512CC"/>
    <w:rsid w:val="00D51E0F"/>
    <w:rsid w:val="00D55253"/>
    <w:rsid w:val="00D5582E"/>
    <w:rsid w:val="00D569FC"/>
    <w:rsid w:val="00D57175"/>
    <w:rsid w:val="00D5745E"/>
    <w:rsid w:val="00D61506"/>
    <w:rsid w:val="00D6382B"/>
    <w:rsid w:val="00D65E2F"/>
    <w:rsid w:val="00D6635C"/>
    <w:rsid w:val="00D66B86"/>
    <w:rsid w:val="00D67D0F"/>
    <w:rsid w:val="00D72613"/>
    <w:rsid w:val="00D74A5C"/>
    <w:rsid w:val="00D75332"/>
    <w:rsid w:val="00D76220"/>
    <w:rsid w:val="00D77277"/>
    <w:rsid w:val="00D77AC9"/>
    <w:rsid w:val="00D82A8A"/>
    <w:rsid w:val="00D8519B"/>
    <w:rsid w:val="00D91664"/>
    <w:rsid w:val="00D92155"/>
    <w:rsid w:val="00D9221D"/>
    <w:rsid w:val="00D92775"/>
    <w:rsid w:val="00D94655"/>
    <w:rsid w:val="00D965EC"/>
    <w:rsid w:val="00D96928"/>
    <w:rsid w:val="00D96D48"/>
    <w:rsid w:val="00D978F8"/>
    <w:rsid w:val="00DA0866"/>
    <w:rsid w:val="00DA1003"/>
    <w:rsid w:val="00DA2B60"/>
    <w:rsid w:val="00DA346A"/>
    <w:rsid w:val="00DA348D"/>
    <w:rsid w:val="00DA4B06"/>
    <w:rsid w:val="00DA68B9"/>
    <w:rsid w:val="00DA78A1"/>
    <w:rsid w:val="00DA7F88"/>
    <w:rsid w:val="00DB33A1"/>
    <w:rsid w:val="00DB3A42"/>
    <w:rsid w:val="00DB3A54"/>
    <w:rsid w:val="00DB5758"/>
    <w:rsid w:val="00DB5D05"/>
    <w:rsid w:val="00DC1B7B"/>
    <w:rsid w:val="00DC219D"/>
    <w:rsid w:val="00DC25F0"/>
    <w:rsid w:val="00DC3CA6"/>
    <w:rsid w:val="00DC665B"/>
    <w:rsid w:val="00DD07B4"/>
    <w:rsid w:val="00DD0941"/>
    <w:rsid w:val="00DD0ABA"/>
    <w:rsid w:val="00DD0E0E"/>
    <w:rsid w:val="00DD29DD"/>
    <w:rsid w:val="00DD39DB"/>
    <w:rsid w:val="00DD5E5C"/>
    <w:rsid w:val="00DE1671"/>
    <w:rsid w:val="00DE2956"/>
    <w:rsid w:val="00DE38EB"/>
    <w:rsid w:val="00DE4A79"/>
    <w:rsid w:val="00DE4EF9"/>
    <w:rsid w:val="00DE55FF"/>
    <w:rsid w:val="00DE5921"/>
    <w:rsid w:val="00DE7413"/>
    <w:rsid w:val="00DF0294"/>
    <w:rsid w:val="00DF29BF"/>
    <w:rsid w:val="00DF5213"/>
    <w:rsid w:val="00DF63BE"/>
    <w:rsid w:val="00DF6F3D"/>
    <w:rsid w:val="00E01B77"/>
    <w:rsid w:val="00E01DC2"/>
    <w:rsid w:val="00E027C0"/>
    <w:rsid w:val="00E02B85"/>
    <w:rsid w:val="00E03F8A"/>
    <w:rsid w:val="00E04168"/>
    <w:rsid w:val="00E12470"/>
    <w:rsid w:val="00E12E64"/>
    <w:rsid w:val="00E16584"/>
    <w:rsid w:val="00E1690F"/>
    <w:rsid w:val="00E16F1A"/>
    <w:rsid w:val="00E175BE"/>
    <w:rsid w:val="00E21338"/>
    <w:rsid w:val="00E213D7"/>
    <w:rsid w:val="00E214B3"/>
    <w:rsid w:val="00E2194F"/>
    <w:rsid w:val="00E2544B"/>
    <w:rsid w:val="00E31CDF"/>
    <w:rsid w:val="00E336A8"/>
    <w:rsid w:val="00E33D0C"/>
    <w:rsid w:val="00E33F52"/>
    <w:rsid w:val="00E34DA3"/>
    <w:rsid w:val="00E352EE"/>
    <w:rsid w:val="00E42C4D"/>
    <w:rsid w:val="00E43B56"/>
    <w:rsid w:val="00E4409E"/>
    <w:rsid w:val="00E51ADE"/>
    <w:rsid w:val="00E54701"/>
    <w:rsid w:val="00E559C2"/>
    <w:rsid w:val="00E55FF9"/>
    <w:rsid w:val="00E61F6B"/>
    <w:rsid w:val="00E63E12"/>
    <w:rsid w:val="00E64A09"/>
    <w:rsid w:val="00E64BC6"/>
    <w:rsid w:val="00E669F8"/>
    <w:rsid w:val="00E66CDB"/>
    <w:rsid w:val="00E709BE"/>
    <w:rsid w:val="00E75EF9"/>
    <w:rsid w:val="00E76A8C"/>
    <w:rsid w:val="00E773F1"/>
    <w:rsid w:val="00E81D97"/>
    <w:rsid w:val="00E8248F"/>
    <w:rsid w:val="00E82530"/>
    <w:rsid w:val="00E84A9D"/>
    <w:rsid w:val="00E8535B"/>
    <w:rsid w:val="00E8551E"/>
    <w:rsid w:val="00E864F6"/>
    <w:rsid w:val="00E878BB"/>
    <w:rsid w:val="00E879A8"/>
    <w:rsid w:val="00E87AA4"/>
    <w:rsid w:val="00E9148F"/>
    <w:rsid w:val="00E93AE1"/>
    <w:rsid w:val="00E948E6"/>
    <w:rsid w:val="00E94B1E"/>
    <w:rsid w:val="00E966AC"/>
    <w:rsid w:val="00E96983"/>
    <w:rsid w:val="00E974F5"/>
    <w:rsid w:val="00E97FA0"/>
    <w:rsid w:val="00EA0D5F"/>
    <w:rsid w:val="00EA2312"/>
    <w:rsid w:val="00EA2441"/>
    <w:rsid w:val="00EA3750"/>
    <w:rsid w:val="00EA3CF2"/>
    <w:rsid w:val="00EA5DFE"/>
    <w:rsid w:val="00EA72A1"/>
    <w:rsid w:val="00EA7F95"/>
    <w:rsid w:val="00EB16D1"/>
    <w:rsid w:val="00EB2658"/>
    <w:rsid w:val="00EB2680"/>
    <w:rsid w:val="00EB4A8A"/>
    <w:rsid w:val="00EB4CED"/>
    <w:rsid w:val="00EB5DB4"/>
    <w:rsid w:val="00EB7517"/>
    <w:rsid w:val="00EB75D1"/>
    <w:rsid w:val="00EB75F0"/>
    <w:rsid w:val="00EB7B84"/>
    <w:rsid w:val="00EC1B77"/>
    <w:rsid w:val="00EC4479"/>
    <w:rsid w:val="00EC4FD5"/>
    <w:rsid w:val="00EC66D9"/>
    <w:rsid w:val="00EC761A"/>
    <w:rsid w:val="00ED21EA"/>
    <w:rsid w:val="00ED2BAB"/>
    <w:rsid w:val="00ED2CC7"/>
    <w:rsid w:val="00ED4444"/>
    <w:rsid w:val="00ED50C3"/>
    <w:rsid w:val="00ED5A8A"/>
    <w:rsid w:val="00ED5BEF"/>
    <w:rsid w:val="00ED6A01"/>
    <w:rsid w:val="00EE0922"/>
    <w:rsid w:val="00EE19D9"/>
    <w:rsid w:val="00EE2960"/>
    <w:rsid w:val="00EE4F93"/>
    <w:rsid w:val="00EF25C6"/>
    <w:rsid w:val="00EF3D1F"/>
    <w:rsid w:val="00F002CA"/>
    <w:rsid w:val="00F0257C"/>
    <w:rsid w:val="00F03AE3"/>
    <w:rsid w:val="00F050C7"/>
    <w:rsid w:val="00F052C4"/>
    <w:rsid w:val="00F05FB9"/>
    <w:rsid w:val="00F100EB"/>
    <w:rsid w:val="00F10110"/>
    <w:rsid w:val="00F10681"/>
    <w:rsid w:val="00F10D0F"/>
    <w:rsid w:val="00F11DE0"/>
    <w:rsid w:val="00F11F7C"/>
    <w:rsid w:val="00F13B6D"/>
    <w:rsid w:val="00F13C37"/>
    <w:rsid w:val="00F13D77"/>
    <w:rsid w:val="00F13E36"/>
    <w:rsid w:val="00F160CB"/>
    <w:rsid w:val="00F16216"/>
    <w:rsid w:val="00F16B07"/>
    <w:rsid w:val="00F1731A"/>
    <w:rsid w:val="00F17398"/>
    <w:rsid w:val="00F175F5"/>
    <w:rsid w:val="00F214D4"/>
    <w:rsid w:val="00F2150F"/>
    <w:rsid w:val="00F21628"/>
    <w:rsid w:val="00F22DD5"/>
    <w:rsid w:val="00F26935"/>
    <w:rsid w:val="00F27158"/>
    <w:rsid w:val="00F27251"/>
    <w:rsid w:val="00F27D78"/>
    <w:rsid w:val="00F31760"/>
    <w:rsid w:val="00F33614"/>
    <w:rsid w:val="00F35E00"/>
    <w:rsid w:val="00F36594"/>
    <w:rsid w:val="00F41C25"/>
    <w:rsid w:val="00F41E74"/>
    <w:rsid w:val="00F425E7"/>
    <w:rsid w:val="00F42E1C"/>
    <w:rsid w:val="00F43454"/>
    <w:rsid w:val="00F445EC"/>
    <w:rsid w:val="00F45B07"/>
    <w:rsid w:val="00F45E53"/>
    <w:rsid w:val="00F45EC5"/>
    <w:rsid w:val="00F46012"/>
    <w:rsid w:val="00F46362"/>
    <w:rsid w:val="00F5099F"/>
    <w:rsid w:val="00F5273D"/>
    <w:rsid w:val="00F5502B"/>
    <w:rsid w:val="00F55FD8"/>
    <w:rsid w:val="00F55FE6"/>
    <w:rsid w:val="00F56751"/>
    <w:rsid w:val="00F613FE"/>
    <w:rsid w:val="00F61C50"/>
    <w:rsid w:val="00F62C81"/>
    <w:rsid w:val="00F632C2"/>
    <w:rsid w:val="00F645AF"/>
    <w:rsid w:val="00F64894"/>
    <w:rsid w:val="00F6616D"/>
    <w:rsid w:val="00F66FEE"/>
    <w:rsid w:val="00F703E8"/>
    <w:rsid w:val="00F71851"/>
    <w:rsid w:val="00F745E6"/>
    <w:rsid w:val="00F747E2"/>
    <w:rsid w:val="00F76E14"/>
    <w:rsid w:val="00F81A60"/>
    <w:rsid w:val="00F82102"/>
    <w:rsid w:val="00F82519"/>
    <w:rsid w:val="00F827CE"/>
    <w:rsid w:val="00F83740"/>
    <w:rsid w:val="00F837F2"/>
    <w:rsid w:val="00F8385F"/>
    <w:rsid w:val="00F83B14"/>
    <w:rsid w:val="00F86FEA"/>
    <w:rsid w:val="00F87BCF"/>
    <w:rsid w:val="00F90E40"/>
    <w:rsid w:val="00F917FA"/>
    <w:rsid w:val="00F91E43"/>
    <w:rsid w:val="00F9266C"/>
    <w:rsid w:val="00F93278"/>
    <w:rsid w:val="00F9358D"/>
    <w:rsid w:val="00F937F6"/>
    <w:rsid w:val="00F942C2"/>
    <w:rsid w:val="00F95A9A"/>
    <w:rsid w:val="00F95E1C"/>
    <w:rsid w:val="00F965ED"/>
    <w:rsid w:val="00F97BFE"/>
    <w:rsid w:val="00FA04AC"/>
    <w:rsid w:val="00FA0D9E"/>
    <w:rsid w:val="00FA3A06"/>
    <w:rsid w:val="00FA609B"/>
    <w:rsid w:val="00FA6F61"/>
    <w:rsid w:val="00FA718E"/>
    <w:rsid w:val="00FA768E"/>
    <w:rsid w:val="00FA78F0"/>
    <w:rsid w:val="00FA7BA9"/>
    <w:rsid w:val="00FB0301"/>
    <w:rsid w:val="00FB0442"/>
    <w:rsid w:val="00FB0CE5"/>
    <w:rsid w:val="00FB0F56"/>
    <w:rsid w:val="00FB16F2"/>
    <w:rsid w:val="00FB1904"/>
    <w:rsid w:val="00FB1E56"/>
    <w:rsid w:val="00FB2F3D"/>
    <w:rsid w:val="00FB3D0F"/>
    <w:rsid w:val="00FB620A"/>
    <w:rsid w:val="00FB6EB7"/>
    <w:rsid w:val="00FC1460"/>
    <w:rsid w:val="00FC369D"/>
    <w:rsid w:val="00FC37E5"/>
    <w:rsid w:val="00FC5872"/>
    <w:rsid w:val="00FC61F2"/>
    <w:rsid w:val="00FC77E7"/>
    <w:rsid w:val="00FD01F4"/>
    <w:rsid w:val="00FD1E79"/>
    <w:rsid w:val="00FD3C24"/>
    <w:rsid w:val="00FD4F83"/>
    <w:rsid w:val="00FD53EB"/>
    <w:rsid w:val="00FD60E1"/>
    <w:rsid w:val="00FD614B"/>
    <w:rsid w:val="00FD6B37"/>
    <w:rsid w:val="00FE0784"/>
    <w:rsid w:val="00FE08A4"/>
    <w:rsid w:val="00FE37DB"/>
    <w:rsid w:val="00FE3BFC"/>
    <w:rsid w:val="00FE43D7"/>
    <w:rsid w:val="00FE52C5"/>
    <w:rsid w:val="00FE565C"/>
    <w:rsid w:val="00FE5ED7"/>
    <w:rsid w:val="00FE6879"/>
    <w:rsid w:val="00FE6C66"/>
    <w:rsid w:val="00FE7319"/>
    <w:rsid w:val="00FF102C"/>
    <w:rsid w:val="00FF2F3A"/>
    <w:rsid w:val="00FF31FD"/>
    <w:rsid w:val="00FF33A7"/>
    <w:rsid w:val="00FF4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D43"/>
    <w:rPr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A6D43"/>
    <w:pPr>
      <w:tabs>
        <w:tab w:val="num" w:pos="720"/>
      </w:tabs>
      <w:suppressAutoHyphens/>
      <w:autoSpaceDE w:val="0"/>
      <w:ind w:left="720" w:hanging="360"/>
      <w:outlineLvl w:val="0"/>
    </w:pPr>
    <w:rPr>
      <w:rFonts w:ascii="Arial CYR" w:hAnsi="Arial CYR"/>
      <w:lang w:val="ru-RU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D72FD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">
    <w:name w:val="Стиль"/>
    <w:basedOn w:val="Normal"/>
    <w:uiPriority w:val="99"/>
    <w:rsid w:val="003A6D43"/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3A6D4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3A6D4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D72FD"/>
    <w:rPr>
      <w:rFonts w:cs="Times New Roman"/>
      <w:sz w:val="24"/>
      <w:szCs w:val="24"/>
      <w:lang w:val="uk-UA"/>
    </w:rPr>
  </w:style>
  <w:style w:type="character" w:styleId="PageNumber">
    <w:name w:val="page number"/>
    <w:basedOn w:val="DefaultParagraphFont"/>
    <w:uiPriority w:val="99"/>
    <w:rsid w:val="003A6D43"/>
    <w:rPr>
      <w:rFonts w:cs="Times New Roman"/>
    </w:rPr>
  </w:style>
  <w:style w:type="paragraph" w:styleId="Header">
    <w:name w:val="header"/>
    <w:basedOn w:val="Normal"/>
    <w:link w:val="HeaderChar"/>
    <w:uiPriority w:val="99"/>
    <w:rsid w:val="003A6D4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D72FD"/>
    <w:rPr>
      <w:rFonts w:cs="Times New Roman"/>
      <w:sz w:val="24"/>
      <w:szCs w:val="24"/>
      <w:lang w:val="uk-UA"/>
    </w:rPr>
  </w:style>
  <w:style w:type="paragraph" w:styleId="BodyTextIndent">
    <w:name w:val="Body Text Indent"/>
    <w:basedOn w:val="Normal"/>
    <w:link w:val="BodyTextIndentChar"/>
    <w:uiPriority w:val="99"/>
    <w:rsid w:val="003A6D43"/>
    <w:pPr>
      <w:ind w:leftChars="400" w:left="851"/>
    </w:pPr>
    <w:rPr>
      <w:rFonts w:eastAsia="MS Mincho"/>
      <w:sz w:val="20"/>
      <w:szCs w:val="20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D72FD"/>
    <w:rPr>
      <w:rFonts w:cs="Times New Roman"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3A6D4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D72FD"/>
    <w:rPr>
      <w:rFonts w:cs="Times New Roman"/>
      <w:sz w:val="24"/>
      <w:szCs w:val="24"/>
      <w:lang w:val="uk-UA"/>
    </w:rPr>
  </w:style>
  <w:style w:type="paragraph" w:customStyle="1" w:styleId="1">
    <w:name w:val="Знак1"/>
    <w:basedOn w:val="Normal"/>
    <w:uiPriority w:val="99"/>
    <w:rsid w:val="003A6D43"/>
    <w:rPr>
      <w:rFonts w:ascii="Verdana" w:hAnsi="Verdana" w:cs="Verdana"/>
      <w:sz w:val="20"/>
      <w:szCs w:val="20"/>
      <w:lang w:val="en-US" w:eastAsia="en-US"/>
    </w:rPr>
  </w:style>
  <w:style w:type="paragraph" w:customStyle="1" w:styleId="a0">
    <w:name w:val="Знак Знак Знак"/>
    <w:basedOn w:val="Normal"/>
    <w:uiPriority w:val="99"/>
    <w:rsid w:val="003A6D43"/>
    <w:rPr>
      <w:rFonts w:ascii="Verdana" w:hAnsi="Verdana" w:cs="Verdana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A6D4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D72FD"/>
    <w:rPr>
      <w:rFonts w:cs="Times New Roman"/>
      <w:sz w:val="24"/>
      <w:szCs w:val="24"/>
      <w:lang w:val="uk-UA"/>
    </w:rPr>
  </w:style>
  <w:style w:type="paragraph" w:customStyle="1" w:styleId="a1">
    <w:name w:val="Знак Знак Знак Знак Знак Знак Знак Знак Знак"/>
    <w:basedOn w:val="Normal"/>
    <w:uiPriority w:val="99"/>
    <w:rsid w:val="003A6D43"/>
    <w:rPr>
      <w:rFonts w:ascii="Verdana" w:hAnsi="Verdana" w:cs="Verdana"/>
      <w:sz w:val="20"/>
      <w:szCs w:val="20"/>
      <w:lang w:val="en-US" w:eastAsia="en-US"/>
    </w:rPr>
  </w:style>
  <w:style w:type="paragraph" w:customStyle="1" w:styleId="a2">
    <w:name w:val="Знак Знак Знак Знак Знак Знак Знак Знак Знак Знак Знак Знак Знак"/>
    <w:basedOn w:val="Normal"/>
    <w:uiPriority w:val="99"/>
    <w:rsid w:val="00E12E64"/>
    <w:rPr>
      <w:rFonts w:ascii="Verdana" w:hAnsi="Verdana" w:cs="Verdana"/>
      <w:sz w:val="20"/>
      <w:szCs w:val="20"/>
      <w:lang w:val="en-US" w:eastAsia="en-US"/>
    </w:rPr>
  </w:style>
  <w:style w:type="character" w:customStyle="1" w:styleId="shorttext">
    <w:name w:val="short_text"/>
    <w:basedOn w:val="DefaultParagraphFont"/>
    <w:uiPriority w:val="99"/>
    <w:rsid w:val="008966E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287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263</TotalTime>
  <Pages>26</Pages>
  <Words>6750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                                                                              ЗАТВЕРДЖЕНО</dc:title>
  <dc:subject/>
  <dc:creator>Владелец</dc:creator>
  <cp:keywords/>
  <dc:description/>
  <cp:lastModifiedBy>XP</cp:lastModifiedBy>
  <cp:revision>41</cp:revision>
  <cp:lastPrinted>2014-07-23T08:46:00Z</cp:lastPrinted>
  <dcterms:created xsi:type="dcterms:W3CDTF">2001-12-31T21:05:00Z</dcterms:created>
  <dcterms:modified xsi:type="dcterms:W3CDTF">2014-07-23T08:50:00Z</dcterms:modified>
</cp:coreProperties>
</file>